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71594" w14:textId="31C61242" w:rsidR="00D71CAF" w:rsidRPr="00063F54" w:rsidRDefault="00D71CAF" w:rsidP="00D71CAF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>
        <w:rPr>
          <w:rFonts w:ascii="Arial Fett" w:hAnsi="Arial Fett"/>
          <w:b/>
          <w:bCs/>
          <w:caps/>
          <w:szCs w:val="22"/>
        </w:rPr>
        <w:t>B.0</w:t>
      </w:r>
      <w:r w:rsidR="004D4696">
        <w:rPr>
          <w:rFonts w:ascii="Arial Fett" w:hAnsi="Arial Fett"/>
          <w:b/>
          <w:bCs/>
          <w:caps/>
          <w:szCs w:val="22"/>
        </w:rPr>
        <w:t>6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3E31C3">
        <w:rPr>
          <w:rFonts w:ascii="Arial Fett" w:hAnsi="Arial Fett"/>
          <w:b/>
          <w:bCs/>
          <w:caps/>
          <w:szCs w:val="22"/>
        </w:rPr>
        <w:t>Qualität</w:t>
      </w:r>
      <w:r w:rsidR="004D4696">
        <w:rPr>
          <w:rFonts w:ascii="Arial Fett" w:hAnsi="Arial Fett"/>
          <w:b/>
          <w:bCs/>
          <w:caps/>
          <w:szCs w:val="22"/>
        </w:rPr>
        <w:t>skriterien</w:t>
      </w:r>
    </w:p>
    <w:p w14:paraId="5CA7DEDC" w14:textId="15C5FC6A" w:rsidR="00D82171" w:rsidRPr="00D44DEE" w:rsidRDefault="00D82171" w:rsidP="00D82171">
      <w:pPr>
        <w:shd w:val="clear" w:color="auto" w:fill="EBFAE8"/>
        <w:spacing w:before="180" w:after="120"/>
        <w:rPr>
          <w:rFonts w:cs="Arial"/>
          <w:b/>
          <w:color w:val="005E3F"/>
          <w:szCs w:val="20"/>
        </w:rPr>
      </w:pPr>
      <w:bookmarkStart w:id="0" w:name="_Hlk127952494"/>
      <w:bookmarkStart w:id="1" w:name="_Hlk129762456"/>
      <w:r w:rsidRPr="00D44DEE">
        <w:rPr>
          <w:rFonts w:cs="Arial"/>
          <w:b/>
          <w:color w:val="005E3F"/>
          <w:szCs w:val="20"/>
        </w:rPr>
        <w:t>Die nachfolgenden Erklärungen gelten für folgende</w:t>
      </w:r>
      <w:r w:rsidR="00DB3A12">
        <w:rPr>
          <w:rFonts w:cs="Arial"/>
          <w:b/>
          <w:color w:val="005E3F"/>
          <w:szCs w:val="20"/>
        </w:rPr>
        <w:t>s</w:t>
      </w:r>
      <w:r w:rsidRPr="00D44DEE">
        <w:rPr>
          <w:rFonts w:cs="Arial"/>
          <w:b/>
          <w:color w:val="005E3F"/>
          <w:szCs w:val="20"/>
        </w:rPr>
        <w:t xml:space="preserve"> Los:</w:t>
      </w:r>
    </w:p>
    <w:p w14:paraId="2F1D8566" w14:textId="0DD2591D" w:rsidR="00D82171" w:rsidRPr="0095619A" w:rsidRDefault="00DE0933" w:rsidP="00D82171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7801856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5619A">
            <w:rPr>
              <w:rFonts w:ascii="MS Gothic" w:eastAsia="MS Gothic" w:hAnsi="MS Gothic" w:cs="Arial" w:hint="eastAsia"/>
              <w:bCs/>
              <w:szCs w:val="20"/>
            </w:rPr>
            <w:t>☒</w:t>
          </w:r>
        </w:sdtContent>
      </w:sdt>
      <w:r w:rsidR="00D82171" w:rsidRPr="000E7F28">
        <w:rPr>
          <w:rFonts w:cs="Arial"/>
          <w:bCs/>
          <w:szCs w:val="20"/>
        </w:rPr>
        <w:tab/>
      </w:r>
      <w:r w:rsidR="00D82171" w:rsidRPr="0095619A">
        <w:rPr>
          <w:rFonts w:cs="Arial"/>
          <w:bCs/>
          <w:szCs w:val="20"/>
        </w:rPr>
        <w:t>Der Auftrag ist nicht in Lose aufgeteilt.</w:t>
      </w:r>
    </w:p>
    <w:p w14:paraId="794AEF4F" w14:textId="77777777" w:rsidR="00D82171" w:rsidRDefault="00D82171" w:rsidP="00D82171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</w:p>
    <w:p w14:paraId="44E085BA" w14:textId="77777777" w:rsidR="00C16943" w:rsidRDefault="00C16943" w:rsidP="00C16943">
      <w:pPr>
        <w:pStyle w:val="berschrift2"/>
        <w:numPr>
          <w:ilvl w:val="0"/>
          <w:numId w:val="0"/>
        </w:numPr>
        <w:ind w:left="432" w:hanging="432"/>
      </w:pPr>
      <w:r>
        <w:t>2. Qualität</w:t>
      </w:r>
    </w:p>
    <w:p w14:paraId="2C47FEFD" w14:textId="5ED0FF36" w:rsidR="00D82171" w:rsidRDefault="005939C9" w:rsidP="00CE42D1">
      <w:pPr>
        <w:pStyle w:val="berschrift2"/>
        <w:numPr>
          <w:ilvl w:val="1"/>
          <w:numId w:val="26"/>
        </w:numPr>
      </w:pPr>
      <w:bookmarkStart w:id="2" w:name="_Toc473114200"/>
      <w:bookmarkStart w:id="3" w:name="_Toc473637843"/>
      <w:bookmarkEnd w:id="0"/>
      <w:bookmarkEnd w:id="1"/>
      <w:r w:rsidRPr="005939C9">
        <w:t xml:space="preserve">Konzept Schulung Dozenten/Dozentinnen </w:t>
      </w:r>
    </w:p>
    <w:p w14:paraId="4B034B5A" w14:textId="13A68AE7" w:rsidR="00B35D01" w:rsidRDefault="00B35D01" w:rsidP="00B35D01">
      <w:pPr>
        <w:jc w:val="both"/>
      </w:pPr>
      <w:r w:rsidRPr="00B35D01">
        <w:rPr>
          <w:u w:val="single"/>
        </w:rPr>
        <w:t>Zie</w:t>
      </w:r>
      <w:r w:rsidR="00822850">
        <w:rPr>
          <w:u w:val="single"/>
        </w:rPr>
        <w:t>l des Qualitätskriteriums</w:t>
      </w:r>
      <w:r>
        <w:t xml:space="preserve">: </w:t>
      </w:r>
      <w:r w:rsidR="00185E2F">
        <w:rPr>
          <w:rFonts w:cs="Arial"/>
          <w:shd w:val="clear" w:color="auto" w:fill="FFFFFF"/>
        </w:rPr>
        <w:t>Der Auftraggeberin ist es wichtig,</w:t>
      </w:r>
      <w:r w:rsidR="00185E2F" w:rsidRPr="00A522E5">
        <w:rPr>
          <w:rFonts w:cs="Arial"/>
          <w:shd w:val="clear" w:color="auto" w:fill="FFFFFF"/>
        </w:rPr>
        <w:t xml:space="preserve"> dass der Auftragnehmer eine qualitativ hochwertige Leistung erbringt</w:t>
      </w:r>
      <w:r w:rsidR="00185E2F">
        <w:rPr>
          <w:rFonts w:cs="Arial"/>
          <w:shd w:val="clear" w:color="auto" w:fill="FFFFFF"/>
        </w:rPr>
        <w:t xml:space="preserve">. </w:t>
      </w:r>
      <w:r>
        <w:t xml:space="preserve">Die Auftraggeberin möchte den Teilnehmenden der Qualifizierungsmaßnahme ein modernes und zeitgemäße Schulungsformat anbieten, d. h. die Dozierenden müssen für Veranstaltungen </w:t>
      </w:r>
      <w:r w:rsidR="00F00665">
        <w:t xml:space="preserve">in verschiedenen Formaten </w:t>
      </w:r>
      <w:r>
        <w:t>(</w:t>
      </w:r>
      <w:r w:rsidR="00F00665">
        <w:t xml:space="preserve">Live </w:t>
      </w:r>
      <w:r>
        <w:t>Online</w:t>
      </w:r>
      <w:r w:rsidR="00F00665">
        <w:t xml:space="preserve">, </w:t>
      </w:r>
      <w:r>
        <w:t>Präsenz</w:t>
      </w:r>
      <w:r w:rsidR="00F00665">
        <w:t xml:space="preserve"> sowie das Einstellen oder Herunterladen von Material bzw. das Beantworten von Fragen, die auf einer Lernplattform gestellt werden)</w:t>
      </w:r>
      <w:r>
        <w:t xml:space="preserve"> vorbereitet sein. Hierbei ist den Dozierenden vor allem der Umgang mit </w:t>
      </w:r>
      <w:r w:rsidR="00644F58">
        <w:t>Microsoft</w:t>
      </w:r>
      <w:r>
        <w:t>-Teams</w:t>
      </w:r>
      <w:r w:rsidR="00185E2F">
        <w:t>,</w:t>
      </w:r>
      <w:r>
        <w:t xml:space="preserve"> SharePoint </w:t>
      </w:r>
      <w:r w:rsidR="00185E2F">
        <w:t xml:space="preserve">und modernen Medien </w:t>
      </w:r>
      <w:r>
        <w:t xml:space="preserve">zu vermitteln. </w:t>
      </w:r>
    </w:p>
    <w:p w14:paraId="65B21C22" w14:textId="77777777" w:rsidR="00B35D01" w:rsidRDefault="00B35D01" w:rsidP="00B35D01">
      <w:pPr>
        <w:jc w:val="both"/>
      </w:pPr>
    </w:p>
    <w:p w14:paraId="48F03A03" w14:textId="01DB832D" w:rsidR="00C16943" w:rsidRDefault="00185E2F" w:rsidP="00C16943">
      <w:pPr>
        <w:jc w:val="both"/>
      </w:pPr>
      <w:r w:rsidRPr="00B94640">
        <w:t xml:space="preserve">Bitte </w:t>
      </w:r>
      <w:r>
        <w:t>reichen</w:t>
      </w:r>
      <w:r w:rsidRPr="00B94640">
        <w:t xml:space="preserve"> Sie ein </w:t>
      </w:r>
      <w:r>
        <w:t>Leistungskonzept</w:t>
      </w:r>
      <w:r w:rsidRPr="00B94640">
        <w:t xml:space="preserve"> </w:t>
      </w:r>
      <w:r>
        <w:t xml:space="preserve">in Form eines separaten Dokuments mit der Angebotsabgabe ein. </w:t>
      </w:r>
      <w:r w:rsidR="00C16943" w:rsidRPr="00C16943">
        <w:t xml:space="preserve">Erforderlich sind </w:t>
      </w:r>
      <w:r w:rsidR="006B7A5C">
        <w:t xml:space="preserve">plausible/nachvollziehbare </w:t>
      </w:r>
      <w:r w:rsidR="00A53584">
        <w:t>A</w:t>
      </w:r>
      <w:r w:rsidR="00C16943" w:rsidRPr="00C16943">
        <w:t>ngaben zu folgenden Punkten:</w:t>
      </w:r>
    </w:p>
    <w:p w14:paraId="435AB5D4" w14:textId="77777777" w:rsidR="00C16943" w:rsidRPr="00C16943" w:rsidRDefault="00C16943" w:rsidP="00C16943">
      <w:pPr>
        <w:jc w:val="both"/>
      </w:pPr>
    </w:p>
    <w:p w14:paraId="645FF27F" w14:textId="3DE2936F" w:rsidR="00C16943" w:rsidRDefault="00C16943" w:rsidP="00C16943">
      <w:pPr>
        <w:pStyle w:val="Listenabsatz"/>
        <w:numPr>
          <w:ilvl w:val="0"/>
          <w:numId w:val="31"/>
        </w:numPr>
        <w:jc w:val="both"/>
      </w:pPr>
      <w:r>
        <w:t>Ermittlung des Schulungsbedarfs der Dozentinnen/Dozenten</w:t>
      </w:r>
    </w:p>
    <w:p w14:paraId="17EF9CDA" w14:textId="53F51D29" w:rsidR="00C16943" w:rsidRDefault="00C16943" w:rsidP="00C16943">
      <w:pPr>
        <w:pStyle w:val="Listenabsatz"/>
        <w:numPr>
          <w:ilvl w:val="0"/>
          <w:numId w:val="31"/>
        </w:numPr>
        <w:jc w:val="both"/>
      </w:pPr>
      <w:r>
        <w:t xml:space="preserve">Vermittlung des Schulungsbedarfs </w:t>
      </w:r>
      <w:r w:rsidR="00712B2B">
        <w:t>an die</w:t>
      </w:r>
      <w:r>
        <w:t xml:space="preserve"> Dozentinnen/Dozenten</w:t>
      </w:r>
    </w:p>
    <w:p w14:paraId="1DE1E3D7" w14:textId="7901AEF3" w:rsidR="00712B2B" w:rsidRDefault="00712B2B" w:rsidP="00C16943">
      <w:pPr>
        <w:pStyle w:val="Listenabsatz"/>
        <w:numPr>
          <w:ilvl w:val="0"/>
          <w:numId w:val="31"/>
        </w:numPr>
        <w:jc w:val="both"/>
      </w:pPr>
      <w:r>
        <w:t>Sicherung des Vermittelten Schulungsbedarfs an die Dozentinnen/Dozenten</w:t>
      </w:r>
    </w:p>
    <w:p w14:paraId="59F72235" w14:textId="77777777" w:rsidR="00B35D01" w:rsidRDefault="00B35D01" w:rsidP="00B35D01">
      <w:pPr>
        <w:jc w:val="both"/>
      </w:pPr>
    </w:p>
    <w:p w14:paraId="7F5B94F9" w14:textId="7D6F48D1" w:rsidR="00C16943" w:rsidRPr="00100F2B" w:rsidRDefault="00C16943" w:rsidP="00C16943">
      <w:pPr>
        <w:spacing w:line="240" w:lineRule="auto"/>
        <w:jc w:val="both"/>
      </w:pPr>
      <w:r w:rsidRPr="00B94640">
        <w:t xml:space="preserve">Gehen Sie bei Ihrer Darstellung auf die </w:t>
      </w:r>
      <w:r>
        <w:t>Punkte</w:t>
      </w:r>
      <w:r w:rsidRPr="00B94640">
        <w:t xml:space="preserve"> </w:t>
      </w:r>
      <w:r w:rsidRPr="002C50BC">
        <w:t xml:space="preserve">a bis </w:t>
      </w:r>
      <w:r w:rsidR="00712B2B" w:rsidRPr="002C50BC">
        <w:t>c</w:t>
      </w:r>
      <w:r>
        <w:t xml:space="preserve"> des Kriteriums </w:t>
      </w:r>
      <w:r w:rsidRPr="00100F2B">
        <w:t xml:space="preserve">ein. </w:t>
      </w:r>
      <w:r>
        <w:t>Das Konzept sollte maximal 10 DIN-A4 Seiten umfassen, Schriftgröße mindestens 10 Punkte.</w:t>
      </w:r>
    </w:p>
    <w:p w14:paraId="48083EBC" w14:textId="77777777" w:rsidR="00C16943" w:rsidRDefault="00C16943" w:rsidP="00B35D01">
      <w:pPr>
        <w:jc w:val="both"/>
      </w:pPr>
    </w:p>
    <w:p w14:paraId="2EE5A7FF" w14:textId="1000CC41" w:rsidR="00B35D01" w:rsidRPr="00731E75" w:rsidRDefault="00B35D01" w:rsidP="00B35D01">
      <w:pPr>
        <w:jc w:val="both"/>
      </w:pPr>
      <w:r w:rsidRPr="00731E75">
        <w:t>Bitte fügen Sie den Dateinamen de</w:t>
      </w:r>
      <w:r>
        <w:t>s</w:t>
      </w:r>
      <w:r w:rsidRPr="00731E75">
        <w:t xml:space="preserve"> </w:t>
      </w:r>
      <w:r>
        <w:t>eingereichten</w:t>
      </w:r>
      <w:r w:rsidRPr="00731E75">
        <w:t xml:space="preserve"> </w:t>
      </w:r>
      <w:r>
        <w:t xml:space="preserve">Konzepts </w:t>
      </w:r>
      <w:r w:rsidRPr="00731E75">
        <w:t>in das entsprechende Textfeld ein:</w:t>
      </w:r>
      <w:r>
        <w:t xml:space="preserve"> </w:t>
      </w:r>
      <w:sdt>
        <w:sdtPr>
          <w:rPr>
            <w:szCs w:val="22"/>
          </w:rPr>
          <w:id w:val="1315993751"/>
          <w:placeholder>
            <w:docPart w:val="E2D3FCA008D64B49BA4ED860FAD10592"/>
          </w:placeholder>
        </w:sdtPr>
        <w:sdtEndPr/>
        <w:sdtContent>
          <w:sdt>
            <w:sdtPr>
              <w:id w:val="1430770339"/>
              <w:placeholder>
                <w:docPart w:val="65D92C9EC6A44093AA086E8D6C44A5C3"/>
              </w:placeholder>
              <w:showingPlcHdr/>
            </w:sdtPr>
            <w:sdtEndPr/>
            <w:sdtContent>
              <w:permStart w:id="115490846" w:edGrp="everyone"/>
              <w:r w:rsidR="00F17550" w:rsidRPr="00F17550">
                <w:rPr>
                  <w:b/>
                  <w:bCs/>
                </w:rPr>
                <w:t>Klicken oder tippen Sie hier, um Text einzugeben.</w:t>
              </w:r>
              <w:permEnd w:id="115490846"/>
            </w:sdtContent>
          </w:sdt>
        </w:sdtContent>
      </w:sdt>
    </w:p>
    <w:p w14:paraId="74CC7F47" w14:textId="0B62F7EB" w:rsidR="00B905AB" w:rsidRDefault="005939C9" w:rsidP="00B905AB">
      <w:pPr>
        <w:pStyle w:val="berschrift2"/>
        <w:numPr>
          <w:ilvl w:val="1"/>
          <w:numId w:val="26"/>
        </w:numPr>
      </w:pPr>
      <w:r w:rsidRPr="005939C9">
        <w:t xml:space="preserve">Konzept Umgang mit Ausfall von Schulungsmodulen </w:t>
      </w:r>
    </w:p>
    <w:p w14:paraId="186A7483" w14:textId="283EC0F4" w:rsidR="00712B2B" w:rsidRDefault="00712B2B" w:rsidP="00712B2B">
      <w:pPr>
        <w:jc w:val="both"/>
      </w:pPr>
      <w:r w:rsidRPr="00B35D01">
        <w:rPr>
          <w:u w:val="single"/>
        </w:rPr>
        <w:t>Ziel</w:t>
      </w:r>
      <w:r w:rsidR="005D1E72" w:rsidRPr="005D1E72">
        <w:rPr>
          <w:u w:val="single"/>
        </w:rPr>
        <w:t xml:space="preserve"> </w:t>
      </w:r>
      <w:r w:rsidR="005D1E72">
        <w:rPr>
          <w:u w:val="single"/>
        </w:rPr>
        <w:t>des Qualitätskriteriums</w:t>
      </w:r>
      <w:r>
        <w:t xml:space="preserve">: </w:t>
      </w:r>
      <w:r>
        <w:rPr>
          <w:rFonts w:cs="Arial"/>
          <w:shd w:val="clear" w:color="auto" w:fill="FFFFFF"/>
        </w:rPr>
        <w:t>Der Auftraggeberin ist es wichtig,</w:t>
      </w:r>
      <w:r w:rsidRPr="00A522E5">
        <w:rPr>
          <w:rFonts w:cs="Arial"/>
          <w:shd w:val="clear" w:color="auto" w:fill="FFFFFF"/>
        </w:rPr>
        <w:t xml:space="preserve"> dass der Auftragnehmer eine qualitativ hochwertige Leistung erbringt</w:t>
      </w:r>
      <w:r>
        <w:rPr>
          <w:rFonts w:cs="Arial"/>
          <w:shd w:val="clear" w:color="auto" w:fill="FFFFFF"/>
        </w:rPr>
        <w:t xml:space="preserve">. </w:t>
      </w:r>
      <w:r>
        <w:t xml:space="preserve">Hierzu gehört auch die Minimierung von Unterrichtsausfall, um die Teilnehmer </w:t>
      </w:r>
      <w:r w:rsidR="00614B5D">
        <w:t>schnellstmöglich</w:t>
      </w:r>
      <w:r>
        <w:t xml:space="preserve"> zu qualifizieren.</w:t>
      </w:r>
    </w:p>
    <w:p w14:paraId="470483A2" w14:textId="77777777" w:rsidR="00712B2B" w:rsidRDefault="00712B2B" w:rsidP="00712B2B">
      <w:pPr>
        <w:jc w:val="both"/>
      </w:pPr>
    </w:p>
    <w:p w14:paraId="133AAC1E" w14:textId="185C1652" w:rsidR="00712B2B" w:rsidRDefault="00712B2B" w:rsidP="00712B2B">
      <w:pPr>
        <w:jc w:val="both"/>
      </w:pPr>
      <w:r w:rsidRPr="00B94640">
        <w:t xml:space="preserve">Bitte </w:t>
      </w:r>
      <w:r>
        <w:t>reichen</w:t>
      </w:r>
      <w:r w:rsidRPr="00B94640">
        <w:t xml:space="preserve"> Sie ein </w:t>
      </w:r>
      <w:r>
        <w:t>Leistungskonzept</w:t>
      </w:r>
      <w:r w:rsidRPr="00B94640">
        <w:t xml:space="preserve"> </w:t>
      </w:r>
      <w:r>
        <w:t xml:space="preserve">in Form eines separaten Dokuments mit der Angebotsabgabe ein. </w:t>
      </w:r>
      <w:r w:rsidRPr="00C16943">
        <w:t xml:space="preserve">Erforderlich sind </w:t>
      </w:r>
      <w:r w:rsidR="006B7A5C">
        <w:t>plausible/nachvollziehbare A</w:t>
      </w:r>
      <w:r w:rsidRPr="00C16943">
        <w:t>ngaben zu folgenden Punkten:</w:t>
      </w:r>
    </w:p>
    <w:p w14:paraId="4CE9B6FE" w14:textId="77777777" w:rsidR="00712B2B" w:rsidRPr="00C16943" w:rsidRDefault="00712B2B" w:rsidP="00712B2B">
      <w:pPr>
        <w:jc w:val="both"/>
      </w:pPr>
    </w:p>
    <w:p w14:paraId="3D1DFBAD" w14:textId="3A0E76F4" w:rsidR="00712B2B" w:rsidRDefault="00712B2B" w:rsidP="00712B2B">
      <w:pPr>
        <w:pStyle w:val="Listenabsatz"/>
        <w:numPr>
          <w:ilvl w:val="0"/>
          <w:numId w:val="32"/>
        </w:numPr>
        <w:jc w:val="both"/>
      </w:pPr>
      <w:r>
        <w:lastRenderedPageBreak/>
        <w:t>Gestaltung der Kommunikation zu Unterrichtsausfall z</w:t>
      </w:r>
      <w:r w:rsidR="00644F58">
        <w:t>w</w:t>
      </w:r>
      <w:r>
        <w:t>ischen Dozentinnen/Dozenten</w:t>
      </w:r>
      <w:r w:rsidR="003A2F66">
        <w:t>, Auftragnehmer</w:t>
      </w:r>
      <w:r>
        <w:t xml:space="preserve"> und </w:t>
      </w:r>
      <w:r w:rsidR="003A2F66">
        <w:t xml:space="preserve">den Ansprechpersonen </w:t>
      </w:r>
      <w:r>
        <w:t>d</w:t>
      </w:r>
      <w:r w:rsidR="00644F58">
        <w:t>er</w:t>
      </w:r>
      <w:r>
        <w:t xml:space="preserve"> Auftra</w:t>
      </w:r>
      <w:r w:rsidR="00644F58">
        <w:t>ggeberin.</w:t>
      </w:r>
    </w:p>
    <w:p w14:paraId="424CE7AD" w14:textId="6F0B9A11" w:rsidR="00712B2B" w:rsidRDefault="00614B5D" w:rsidP="00712B2B">
      <w:pPr>
        <w:pStyle w:val="Listenabsatz"/>
        <w:numPr>
          <w:ilvl w:val="0"/>
          <w:numId w:val="32"/>
        </w:numPr>
        <w:jc w:val="both"/>
      </w:pPr>
      <w:r>
        <w:t xml:space="preserve">Implementierung </w:t>
      </w:r>
      <w:r w:rsidR="00712B2B">
        <w:t>des Notfallplans für die Vermeidung von Unterrichtsausfall und ggf. der Umgang mit Ausfall.</w:t>
      </w:r>
    </w:p>
    <w:p w14:paraId="1B60AACC" w14:textId="5F835DA5" w:rsidR="00712B2B" w:rsidRDefault="00712B2B" w:rsidP="00712B2B">
      <w:pPr>
        <w:pStyle w:val="Listenabsatz"/>
        <w:numPr>
          <w:ilvl w:val="0"/>
          <w:numId w:val="32"/>
        </w:numPr>
        <w:jc w:val="both"/>
      </w:pPr>
      <w:r>
        <w:t xml:space="preserve">Gestaltung Kommunikation zwischen </w:t>
      </w:r>
      <w:r w:rsidR="003A2F66">
        <w:t xml:space="preserve">Auftragnehmer, Ansprechpersonen </w:t>
      </w:r>
      <w:r>
        <w:t>de</w:t>
      </w:r>
      <w:r w:rsidR="00644F58">
        <w:t>r</w:t>
      </w:r>
      <w:r>
        <w:t xml:space="preserve"> Auftraggeber</w:t>
      </w:r>
      <w:r w:rsidR="00644F58">
        <w:t>in</w:t>
      </w:r>
      <w:r>
        <w:t xml:space="preserve"> und den Teilnehmerinnen/Teilnehmern.</w:t>
      </w:r>
    </w:p>
    <w:p w14:paraId="66850A81" w14:textId="77777777" w:rsidR="00712B2B" w:rsidRDefault="00712B2B" w:rsidP="00712B2B">
      <w:pPr>
        <w:jc w:val="both"/>
      </w:pPr>
    </w:p>
    <w:p w14:paraId="18F0F21F" w14:textId="31496320" w:rsidR="00712B2B" w:rsidRPr="00100F2B" w:rsidRDefault="00712B2B" w:rsidP="00712B2B">
      <w:pPr>
        <w:spacing w:line="240" w:lineRule="auto"/>
        <w:jc w:val="both"/>
      </w:pPr>
      <w:r w:rsidRPr="00B94640">
        <w:t xml:space="preserve">Gehen Sie bei Ihrer Darstellung auf die </w:t>
      </w:r>
      <w:r>
        <w:t>Punkte</w:t>
      </w:r>
      <w:r w:rsidRPr="00B94640">
        <w:t xml:space="preserve"> </w:t>
      </w:r>
      <w:r w:rsidRPr="002C50BC">
        <w:t>a bis c</w:t>
      </w:r>
      <w:r>
        <w:t xml:space="preserve"> des Kriteriums </w:t>
      </w:r>
      <w:r w:rsidRPr="00100F2B">
        <w:t xml:space="preserve">ein. </w:t>
      </w:r>
      <w:r>
        <w:t>Das Konzept sollte maximal 10 DIN-A4 Seiten umfassen, Schriftgröße mindestens 10 Punkte.</w:t>
      </w:r>
    </w:p>
    <w:p w14:paraId="6E856161" w14:textId="77777777" w:rsidR="00712B2B" w:rsidRDefault="00712B2B" w:rsidP="00712B2B">
      <w:pPr>
        <w:jc w:val="both"/>
      </w:pPr>
    </w:p>
    <w:p w14:paraId="0DF5C971" w14:textId="76719CE0" w:rsidR="00712B2B" w:rsidRPr="00731E75" w:rsidRDefault="00712B2B" w:rsidP="00712B2B">
      <w:pPr>
        <w:jc w:val="both"/>
      </w:pPr>
      <w:r w:rsidRPr="00731E75">
        <w:t>Bitte fügen Sie den Dateinamen de</w:t>
      </w:r>
      <w:r>
        <w:t>s</w:t>
      </w:r>
      <w:r w:rsidRPr="00731E75">
        <w:t xml:space="preserve"> </w:t>
      </w:r>
      <w:r>
        <w:t>eingereichten</w:t>
      </w:r>
      <w:r w:rsidRPr="00731E75">
        <w:t xml:space="preserve"> </w:t>
      </w:r>
      <w:r>
        <w:t xml:space="preserve">Konzepts </w:t>
      </w:r>
      <w:r w:rsidRPr="00731E75">
        <w:t>in das entsprechende Textfeld ein:</w:t>
      </w:r>
      <w:r>
        <w:t xml:space="preserve"> </w:t>
      </w:r>
      <w:sdt>
        <w:sdtPr>
          <w:rPr>
            <w:szCs w:val="22"/>
          </w:rPr>
          <w:id w:val="-729143024"/>
          <w:placeholder>
            <w:docPart w:val="02274DA64171464496853B1C80196EF4"/>
          </w:placeholder>
        </w:sdtPr>
        <w:sdtEndPr/>
        <w:sdtContent>
          <w:sdt>
            <w:sdtPr>
              <w:id w:val="185714554"/>
              <w:placeholder>
                <w:docPart w:val="3BDF740945274FB98FACDB8CCECC09C6"/>
              </w:placeholder>
              <w:showingPlcHdr/>
            </w:sdtPr>
            <w:sdtEndPr/>
            <w:sdtContent>
              <w:permStart w:id="1491079294" w:edGrp="everyone"/>
              <w:r w:rsidR="00F17550" w:rsidRPr="00F17550">
                <w:rPr>
                  <w:b/>
                  <w:bCs/>
                </w:rPr>
                <w:t>Klicken oder tippen Sie hier, um Text einzugeben.</w:t>
              </w:r>
              <w:permEnd w:id="1491079294"/>
            </w:sdtContent>
          </w:sdt>
        </w:sdtContent>
      </w:sdt>
    </w:p>
    <w:bookmarkEnd w:id="2"/>
    <w:bookmarkEnd w:id="3"/>
    <w:p w14:paraId="3734CAF4" w14:textId="0848FDF0" w:rsidR="00195389" w:rsidRDefault="00B15F91" w:rsidP="00CE42D1">
      <w:pPr>
        <w:pStyle w:val="berschrift2"/>
        <w:numPr>
          <w:ilvl w:val="1"/>
          <w:numId w:val="26"/>
        </w:numPr>
      </w:pPr>
      <w:r>
        <w:t>Berufserfahrung</w:t>
      </w:r>
      <w:r w:rsidR="006513A7">
        <w:t xml:space="preserve"> Dozentin/Dozent </w:t>
      </w:r>
      <w:r w:rsidR="00C8609B">
        <w:t>Modul Pflegefachwissen</w:t>
      </w:r>
    </w:p>
    <w:p w14:paraId="65982C33" w14:textId="5FDBECDD" w:rsidR="006513A7" w:rsidRDefault="006513A7" w:rsidP="006513A7">
      <w:pPr>
        <w:spacing w:after="120"/>
        <w:jc w:val="both"/>
        <w:rPr>
          <w:rFonts w:cs="Arial"/>
          <w:shd w:val="clear" w:color="auto" w:fill="FFFFFF"/>
        </w:rPr>
      </w:pPr>
      <w:r w:rsidRPr="006513A7">
        <w:rPr>
          <w:rFonts w:cs="Arial"/>
          <w:u w:val="single"/>
          <w:shd w:val="clear" w:color="auto" w:fill="FFFFFF"/>
        </w:rPr>
        <w:t>Ziel des Qualitätskriteriums</w:t>
      </w:r>
      <w:r w:rsidRPr="006513A7">
        <w:rPr>
          <w:rFonts w:cs="Arial"/>
          <w:shd w:val="clear" w:color="auto" w:fill="FFFFFF"/>
        </w:rPr>
        <w:t>: Ziel der Auftraggeberin ist es, dass der Auftragnehmer eine qualitativ hochwertige Leistung erbringt. Um die Qualität zu gewährleisten, ist der Auftraggeberin die Erfahrung de</w:t>
      </w:r>
      <w:r w:rsidR="00C8609B">
        <w:rPr>
          <w:rFonts w:cs="Arial"/>
          <w:shd w:val="clear" w:color="auto" w:fill="FFFFFF"/>
        </w:rPr>
        <w:t>r</w:t>
      </w:r>
      <w:r w:rsidR="00DE0933">
        <w:rPr>
          <w:rFonts w:cs="Arial"/>
          <w:shd w:val="clear" w:color="auto" w:fill="FFFFFF"/>
        </w:rPr>
        <w:t xml:space="preserve"> </w:t>
      </w:r>
      <w:r w:rsidR="00376458">
        <w:rPr>
          <w:rFonts w:cs="Arial"/>
          <w:shd w:val="clear" w:color="auto" w:fill="FFFFFF"/>
        </w:rPr>
        <w:t xml:space="preserve">hauptsächlich </w:t>
      </w:r>
      <w:r w:rsidR="00DE0933" w:rsidRPr="006513A7">
        <w:rPr>
          <w:rFonts w:cs="Arial"/>
          <w:shd w:val="clear" w:color="auto" w:fill="FFFFFF"/>
        </w:rPr>
        <w:t>eingesetzte</w:t>
      </w:r>
      <w:r w:rsidR="00DE0933">
        <w:rPr>
          <w:rFonts w:cs="Arial"/>
          <w:shd w:val="clear" w:color="auto" w:fill="FFFFFF"/>
        </w:rPr>
        <w:t>n</w:t>
      </w:r>
      <w:r w:rsidR="00DE0933">
        <w:rPr>
          <w:rFonts w:cs="Arial"/>
          <w:shd w:val="clear" w:color="auto" w:fill="FFFFFF"/>
        </w:rPr>
        <w:t xml:space="preserve"> </w:t>
      </w:r>
      <w:r w:rsidR="00C8609B">
        <w:rPr>
          <w:rFonts w:cs="Arial"/>
          <w:shd w:val="clear" w:color="auto" w:fill="FFFFFF"/>
        </w:rPr>
        <w:t xml:space="preserve">Dozentin/des </w:t>
      </w:r>
      <w:r w:rsidR="00376458">
        <w:rPr>
          <w:rFonts w:cs="Arial"/>
          <w:shd w:val="clear" w:color="auto" w:fill="FFFFFF"/>
        </w:rPr>
        <w:t xml:space="preserve">hauptsächlich </w:t>
      </w:r>
      <w:r w:rsidR="00C8609B">
        <w:rPr>
          <w:rFonts w:cs="Arial"/>
          <w:shd w:val="clear" w:color="auto" w:fill="FFFFFF"/>
        </w:rPr>
        <w:t>eingesetzten Dozenten</w:t>
      </w:r>
      <w:r w:rsidR="00444F4F">
        <w:rPr>
          <w:rFonts w:cs="Arial"/>
          <w:shd w:val="clear" w:color="auto" w:fill="FFFFFF"/>
        </w:rPr>
        <w:t xml:space="preserve"> </w:t>
      </w:r>
      <w:r w:rsidRPr="006513A7">
        <w:rPr>
          <w:rFonts w:cs="Arial"/>
          <w:shd w:val="clear" w:color="auto" w:fill="FFFFFF"/>
        </w:rPr>
        <w:t>für d</w:t>
      </w:r>
      <w:r>
        <w:rPr>
          <w:rFonts w:cs="Arial"/>
          <w:shd w:val="clear" w:color="auto" w:fill="FFFFFF"/>
        </w:rPr>
        <w:t xml:space="preserve">as Modul </w:t>
      </w:r>
      <w:r w:rsidR="00C8609B" w:rsidRPr="002C50BC">
        <w:rPr>
          <w:rFonts w:cs="Arial"/>
          <w:b/>
          <w:bCs/>
          <w:shd w:val="clear" w:color="auto" w:fill="FFFFFF"/>
        </w:rPr>
        <w:t>Pflegefachwissen</w:t>
      </w:r>
      <w:r w:rsidRPr="006513A7">
        <w:rPr>
          <w:rFonts w:cs="Arial"/>
          <w:shd w:val="clear" w:color="auto" w:fill="FFFFFF"/>
        </w:rPr>
        <w:t xml:space="preserve"> ein aussagekräftiges Kriterium.</w:t>
      </w:r>
    </w:p>
    <w:p w14:paraId="55FA60A4" w14:textId="1FB81B43" w:rsidR="004514D7" w:rsidRDefault="006513A7" w:rsidP="00C8609B">
      <w:pPr>
        <w:spacing w:after="120"/>
        <w:jc w:val="both"/>
        <w:rPr>
          <w:rFonts w:cs="Arial"/>
          <w:shd w:val="clear" w:color="auto" w:fill="FFFFFF"/>
        </w:rPr>
      </w:pPr>
      <w:r w:rsidRPr="006513A7">
        <w:rPr>
          <w:rFonts w:cs="Arial"/>
          <w:shd w:val="clear" w:color="auto" w:fill="FFFFFF"/>
        </w:rPr>
        <w:t xml:space="preserve">Bitte nennen Sie den Namen </w:t>
      </w:r>
      <w:r w:rsidR="00F146CD">
        <w:rPr>
          <w:rFonts w:cs="Arial"/>
          <w:shd w:val="clear" w:color="auto" w:fill="FFFFFF"/>
        </w:rPr>
        <w:t xml:space="preserve">der/des hauptsächlich </w:t>
      </w:r>
      <w:r w:rsidRPr="006513A7">
        <w:rPr>
          <w:rFonts w:cs="Arial"/>
          <w:shd w:val="clear" w:color="auto" w:fill="FFFFFF"/>
        </w:rPr>
        <w:t xml:space="preserve">eingesetzten </w:t>
      </w:r>
      <w:r w:rsidR="00C8609B">
        <w:rPr>
          <w:rFonts w:cs="Arial"/>
          <w:shd w:val="clear" w:color="auto" w:fill="FFFFFF"/>
        </w:rPr>
        <w:t>Dozentin/Dozent</w:t>
      </w:r>
      <w:r w:rsidR="00444F4F">
        <w:rPr>
          <w:rFonts w:cs="Arial"/>
          <w:shd w:val="clear" w:color="auto" w:fill="FFFFFF"/>
        </w:rPr>
        <w:t>en</w:t>
      </w:r>
      <w:r w:rsidRPr="006513A7">
        <w:rPr>
          <w:rFonts w:cs="Arial"/>
          <w:shd w:val="clear" w:color="auto" w:fill="FFFFFF"/>
        </w:rPr>
        <w:t xml:space="preserve"> für d</w:t>
      </w:r>
      <w:r w:rsidR="00C8609B">
        <w:rPr>
          <w:rFonts w:cs="Arial"/>
          <w:shd w:val="clear" w:color="auto" w:fill="FFFFFF"/>
        </w:rPr>
        <w:t xml:space="preserve">as Modul </w:t>
      </w:r>
      <w:r w:rsidR="00C8609B" w:rsidRPr="002C50BC">
        <w:rPr>
          <w:rFonts w:cs="Arial"/>
          <w:b/>
          <w:bCs/>
          <w:shd w:val="clear" w:color="auto" w:fill="FFFFFF"/>
        </w:rPr>
        <w:t>Pflegefachwissen</w:t>
      </w:r>
      <w:r w:rsidR="004514D7" w:rsidRPr="002C50BC">
        <w:rPr>
          <w:rFonts w:cs="Arial"/>
          <w:shd w:val="clear" w:color="auto" w:fill="FFFFFF"/>
        </w:rPr>
        <w:t>.</w:t>
      </w:r>
    </w:p>
    <w:p w14:paraId="2AC753A1" w14:textId="68A5D16B" w:rsidR="00C8609B" w:rsidRDefault="004514D7" w:rsidP="00C8609B">
      <w:pPr>
        <w:spacing w:after="120"/>
        <w:jc w:val="both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Hauptsächlich bedeutet hier, dass derjenige Dozent/diejenige Dozentin zu benennen ist, die/der die meisten Unterrichtseinheiten in diesem Themenfeld unterrichtet. </w:t>
      </w:r>
    </w:p>
    <w:p w14:paraId="7C3B936B" w14:textId="6295E036" w:rsidR="006513A7" w:rsidRPr="00C8609B" w:rsidRDefault="006513A7" w:rsidP="00C8609B">
      <w:pPr>
        <w:spacing w:after="120"/>
        <w:jc w:val="both"/>
        <w:rPr>
          <w:rFonts w:cs="Arial"/>
          <w:shd w:val="clear" w:color="auto" w:fill="FFFFFF"/>
        </w:rPr>
      </w:pPr>
      <w:r w:rsidRPr="006513A7">
        <w:rPr>
          <w:rFonts w:ascii="Helvetica" w:hAnsi="Helvetica"/>
          <w:color w:val="333333"/>
          <w:shd w:val="clear" w:color="auto" w:fill="FFFFFF"/>
        </w:rPr>
        <w:t xml:space="preserve">Vor- und Nachname: </w:t>
      </w:r>
      <w:sdt>
        <w:sdtPr>
          <w:id w:val="-1344315564"/>
          <w:placeholder>
            <w:docPart w:val="9537818B318946CDA602162318F55636"/>
          </w:placeholder>
          <w:showingPlcHdr/>
        </w:sdtPr>
        <w:sdtEndPr/>
        <w:sdtContent>
          <w:permStart w:id="1329072920" w:edGrp="everyone"/>
          <w:r w:rsidRPr="005C436E">
            <w:rPr>
              <w:b/>
              <w:bCs/>
            </w:rPr>
            <w:t>Klicken oder tippen Sie hier, um Text einzugeben.</w:t>
          </w:r>
          <w:permEnd w:id="1329072920"/>
        </w:sdtContent>
      </w:sdt>
    </w:p>
    <w:p w14:paraId="14936E47" w14:textId="77777777" w:rsidR="006513A7" w:rsidRPr="00A522E5" w:rsidRDefault="006513A7" w:rsidP="006513A7">
      <w:pPr>
        <w:pStyle w:val="Listenabsatz"/>
        <w:tabs>
          <w:tab w:val="left" w:pos="142"/>
        </w:tabs>
        <w:ind w:left="360"/>
      </w:pPr>
    </w:p>
    <w:p w14:paraId="76FA5DC0" w14:textId="56B38DC6" w:rsidR="006513A7" w:rsidRPr="006513A7" w:rsidRDefault="006513A7" w:rsidP="006513A7">
      <w:pPr>
        <w:spacing w:after="120"/>
        <w:jc w:val="both"/>
        <w:rPr>
          <w:rFonts w:cs="Arial"/>
          <w:shd w:val="clear" w:color="auto" w:fill="FFFFFF"/>
        </w:rPr>
      </w:pPr>
      <w:r w:rsidRPr="006513A7">
        <w:rPr>
          <w:rFonts w:cs="Arial"/>
          <w:shd w:val="clear" w:color="auto" w:fill="FFFFFF"/>
        </w:rPr>
        <w:t xml:space="preserve">und machen Sie bitte nachfolgend Angaben zu </w:t>
      </w:r>
      <w:r w:rsidR="00C8609B">
        <w:rPr>
          <w:rFonts w:cs="Arial"/>
          <w:shd w:val="clear" w:color="auto" w:fill="FFFFFF"/>
        </w:rPr>
        <w:t>deren/</w:t>
      </w:r>
      <w:r w:rsidRPr="006513A7">
        <w:rPr>
          <w:rFonts w:cs="Arial"/>
          <w:shd w:val="clear" w:color="auto" w:fill="FFFFFF"/>
        </w:rPr>
        <w:t>dessen Berufserfahrung:</w:t>
      </w:r>
    </w:p>
    <w:tbl>
      <w:tblPr>
        <w:tblStyle w:val="Tabellenraster"/>
        <w:tblW w:w="9639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3"/>
        <w:gridCol w:w="6520"/>
        <w:gridCol w:w="2126"/>
      </w:tblGrid>
      <w:tr w:rsidR="00904E7F" w14:paraId="67F082DE" w14:textId="77777777" w:rsidTr="007D113C">
        <w:trPr>
          <w:trHeight w:val="403"/>
        </w:trPr>
        <w:tc>
          <w:tcPr>
            <w:tcW w:w="993" w:type="dxa"/>
            <w:tcBorders>
              <w:bottom w:val="nil"/>
            </w:tcBorders>
            <w:shd w:val="clear" w:color="auto" w:fill="D9D9D9" w:themeFill="background1" w:themeFillShade="D9"/>
          </w:tcPr>
          <w:p w14:paraId="33FC8E25" w14:textId="77777777" w:rsidR="00904E7F" w:rsidRPr="00C52504" w:rsidRDefault="00904E7F" w:rsidP="007D113C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br w:type="page"/>
            </w:r>
            <w:r>
              <w:rPr>
                <w:b/>
                <w:bCs/>
                <w:sz w:val="20"/>
                <w:szCs w:val="20"/>
              </w:rPr>
              <w:t>Wertung</w:t>
            </w:r>
          </w:p>
        </w:tc>
        <w:tc>
          <w:tcPr>
            <w:tcW w:w="6520" w:type="dxa"/>
            <w:tcBorders>
              <w:bottom w:val="nil"/>
            </w:tcBorders>
            <w:shd w:val="clear" w:color="auto" w:fill="D9D9D9" w:themeFill="background1" w:themeFillShade="D9"/>
          </w:tcPr>
          <w:p w14:paraId="7AE5FF2C" w14:textId="77777777" w:rsidR="00904E7F" w:rsidRPr="00C52504" w:rsidRDefault="00904E7F" w:rsidP="007D113C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Beschreibung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D9D9D9" w:themeFill="background1" w:themeFillShade="D9"/>
          </w:tcPr>
          <w:p w14:paraId="647B441A" w14:textId="77777777" w:rsidR="00904E7F" w:rsidRDefault="00904E7F" w:rsidP="007D113C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Bitte auswählen</w:t>
            </w:r>
          </w:p>
        </w:tc>
      </w:tr>
      <w:tr w:rsidR="00904E7F" w14:paraId="0253C90D" w14:textId="77777777" w:rsidTr="007D113C">
        <w:trPr>
          <w:trHeight w:val="202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0D96E4B" w14:textId="77777777" w:rsidR="00904E7F" w:rsidRPr="007F544C" w:rsidRDefault="00904E7F" w:rsidP="007D113C">
            <w:pPr>
              <w:rPr>
                <w:sz w:val="18"/>
                <w:szCs w:val="18"/>
              </w:rPr>
            </w:pPr>
          </w:p>
        </w:tc>
        <w:tc>
          <w:tcPr>
            <w:tcW w:w="6520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0068FF74" w14:textId="77777777" w:rsidR="00904E7F" w:rsidRPr="007F544C" w:rsidRDefault="00904E7F" w:rsidP="007D113C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571CAE33" w14:textId="77777777" w:rsidR="00904E7F" w:rsidRPr="007F544C" w:rsidRDefault="00904E7F" w:rsidP="007D113C">
            <w:pPr>
              <w:rPr>
                <w:sz w:val="18"/>
                <w:szCs w:val="18"/>
              </w:rPr>
            </w:pPr>
          </w:p>
        </w:tc>
      </w:tr>
      <w:tr w:rsidR="00904E7F" w14:paraId="61133282" w14:textId="77777777" w:rsidTr="007D113C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B683" w14:textId="77777777" w:rsidR="00904E7F" w:rsidRPr="00E50E8C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A1AC" w14:textId="77777777" w:rsidR="00904E7F" w:rsidRPr="00E50E8C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  <w:r w:rsidRPr="001A370B">
              <w:rPr>
                <w:szCs w:val="22"/>
              </w:rPr>
              <w:t xml:space="preserve">ie bei der Auftraggeberin </w:t>
            </w:r>
            <w:r>
              <w:rPr>
                <w:szCs w:val="22"/>
              </w:rPr>
              <w:t xml:space="preserve">hauptsächlich </w:t>
            </w:r>
            <w:r w:rsidRPr="001A370B">
              <w:rPr>
                <w:szCs w:val="22"/>
              </w:rPr>
              <w:t xml:space="preserve">eingesetzte </w:t>
            </w:r>
            <w:r>
              <w:rPr>
                <w:szCs w:val="22"/>
              </w:rPr>
              <w:t>Dozentin/Dozent</w:t>
            </w:r>
            <w:r w:rsidRPr="001A370B">
              <w:rPr>
                <w:szCs w:val="22"/>
              </w:rPr>
              <w:t xml:space="preserve"> für</w:t>
            </w:r>
            <w:r>
              <w:rPr>
                <w:szCs w:val="22"/>
              </w:rPr>
              <w:t xml:space="preserve"> das Modul </w:t>
            </w:r>
            <w:r w:rsidRPr="002C50BC">
              <w:rPr>
                <w:b/>
                <w:bCs/>
                <w:szCs w:val="22"/>
              </w:rPr>
              <w:t>Pflegefachwissen</w:t>
            </w:r>
            <w:r w:rsidRPr="001A370B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verfügt </w:t>
            </w:r>
            <w:r w:rsidRPr="001A370B">
              <w:rPr>
                <w:szCs w:val="22"/>
              </w:rPr>
              <w:t xml:space="preserve">über </w:t>
            </w:r>
            <w:r w:rsidRPr="002C50BC">
              <w:rPr>
                <w:b/>
                <w:bCs/>
                <w:szCs w:val="22"/>
              </w:rPr>
              <w:t>weniger als drei</w:t>
            </w:r>
            <w:r w:rsidRPr="001A370B">
              <w:rPr>
                <w:szCs w:val="22"/>
              </w:rPr>
              <w:t xml:space="preserve"> </w:t>
            </w:r>
            <w:r w:rsidRPr="00446833">
              <w:rPr>
                <w:b/>
                <w:bCs/>
                <w:szCs w:val="22"/>
              </w:rPr>
              <w:t>Jahre</w:t>
            </w:r>
            <w:r w:rsidRPr="001A370B">
              <w:rPr>
                <w:szCs w:val="22"/>
              </w:rPr>
              <w:t xml:space="preserve"> Berufserfahrung </w:t>
            </w:r>
            <w:r>
              <w:rPr>
                <w:szCs w:val="22"/>
              </w:rPr>
              <w:t>in der Wissensvermittlung an die Personengruppe von Mitarbeitenden, die bei der gesetzlichen Kranken-/Pflegeversicherung und/oder beim Pflegestützpunkt eingesetzt sind.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2B6A" w14:textId="4D8CFA7D" w:rsidR="00904E7F" w:rsidRPr="001D3362" w:rsidRDefault="00904E7F" w:rsidP="007D113C">
            <w:pPr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>
              <w:rPr>
                <w:rFonts w:cs="Arial"/>
                <w:b/>
                <w:szCs w:val="20"/>
              </w:rPr>
              <w:object w:dxaOrig="1440" w:dyaOrig="1440" w14:anchorId="52C159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7" type="#_x0000_t75" style="width:12.75pt;height:21pt" o:ole="">
                  <v:imagedata r:id="rId11" o:title=""/>
                </v:shape>
                <w:control r:id="rId12" w:name="Ja2111" w:shapeid="_x0000_i1047"/>
              </w:object>
            </w:r>
          </w:p>
        </w:tc>
      </w:tr>
      <w:tr w:rsidR="00904E7F" w14:paraId="7E183154" w14:textId="77777777" w:rsidTr="007D113C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9D7D" w14:textId="77777777" w:rsidR="00904E7F" w:rsidRPr="00E50E8C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8C57" w14:textId="77777777" w:rsidR="00904E7F" w:rsidRPr="00E50E8C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  <w:r w:rsidRPr="001A370B">
              <w:rPr>
                <w:szCs w:val="22"/>
              </w:rPr>
              <w:t xml:space="preserve">ie bei der Auftraggeberin </w:t>
            </w:r>
            <w:r>
              <w:rPr>
                <w:szCs w:val="22"/>
              </w:rPr>
              <w:t xml:space="preserve">hauptsächlich </w:t>
            </w:r>
            <w:r w:rsidRPr="001A370B">
              <w:rPr>
                <w:szCs w:val="22"/>
              </w:rPr>
              <w:t xml:space="preserve">eingesetzte </w:t>
            </w:r>
            <w:r>
              <w:rPr>
                <w:szCs w:val="22"/>
              </w:rPr>
              <w:t>Dozentin/Dozent</w:t>
            </w:r>
            <w:r w:rsidRPr="001A370B">
              <w:rPr>
                <w:szCs w:val="22"/>
              </w:rPr>
              <w:t xml:space="preserve"> für</w:t>
            </w:r>
            <w:r>
              <w:rPr>
                <w:szCs w:val="22"/>
              </w:rPr>
              <w:t xml:space="preserve"> das Modul </w:t>
            </w:r>
            <w:r w:rsidRPr="002C50BC">
              <w:rPr>
                <w:b/>
                <w:bCs/>
                <w:szCs w:val="22"/>
              </w:rPr>
              <w:t>Pflegefachwissen</w:t>
            </w:r>
            <w:r w:rsidRPr="002C50BC">
              <w:rPr>
                <w:szCs w:val="22"/>
              </w:rPr>
              <w:t xml:space="preserve"> verfügt </w:t>
            </w:r>
            <w:r w:rsidRPr="002C50BC">
              <w:rPr>
                <w:b/>
                <w:bCs/>
                <w:szCs w:val="22"/>
              </w:rPr>
              <w:t>drei bis fünf Jahre</w:t>
            </w:r>
            <w:r w:rsidRPr="002C50BC">
              <w:rPr>
                <w:szCs w:val="22"/>
              </w:rPr>
              <w:t xml:space="preserve"> Berufserfahrung in d</w:t>
            </w:r>
            <w:r>
              <w:rPr>
                <w:szCs w:val="22"/>
              </w:rPr>
              <w:t>er Wissensvermittlung an die Personengruppe von Mitarbeitenden, die bei der gesetzlichen Kranken-/Pflegeversicherung und/oder beim Pflegestützpunkt eingesetzt sind.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CDD5" w14:textId="74DEB614" w:rsidR="00904E7F" w:rsidRPr="001D3362" w:rsidRDefault="00904E7F" w:rsidP="007D113C">
            <w:pPr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>
              <w:rPr>
                <w:rFonts w:cs="Arial"/>
                <w:b/>
                <w:szCs w:val="20"/>
              </w:rPr>
              <w:object w:dxaOrig="1440" w:dyaOrig="1440" w14:anchorId="5E959837">
                <v:shape id="_x0000_i1049" type="#_x0000_t75" style="width:12.75pt;height:21pt" o:ole="">
                  <v:imagedata r:id="rId11" o:title=""/>
                </v:shape>
                <w:control r:id="rId13" w:name="Ja21112" w:shapeid="_x0000_i1049"/>
              </w:object>
            </w:r>
          </w:p>
        </w:tc>
      </w:tr>
      <w:tr w:rsidR="00904E7F" w14:paraId="5EA3CE3B" w14:textId="77777777" w:rsidTr="007D113C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5244" w14:textId="77777777" w:rsidR="00904E7F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99CD" w14:textId="77777777" w:rsidR="00904E7F" w:rsidRPr="004E6B99" w:rsidRDefault="00904E7F" w:rsidP="007D113C">
            <w:pPr>
              <w:rPr>
                <w:rFonts w:cs="Arial"/>
                <w:color w:val="000000"/>
                <w:szCs w:val="22"/>
              </w:rPr>
            </w:pPr>
            <w:r>
              <w:rPr>
                <w:szCs w:val="22"/>
              </w:rPr>
              <w:t>D</w:t>
            </w:r>
            <w:r w:rsidRPr="001A370B">
              <w:rPr>
                <w:szCs w:val="22"/>
              </w:rPr>
              <w:t xml:space="preserve">ie bei der Auftraggeberin </w:t>
            </w:r>
            <w:r>
              <w:rPr>
                <w:szCs w:val="22"/>
              </w:rPr>
              <w:t xml:space="preserve">hauptsächlich </w:t>
            </w:r>
            <w:r w:rsidRPr="001A370B">
              <w:rPr>
                <w:szCs w:val="22"/>
              </w:rPr>
              <w:t xml:space="preserve">eingesetzte </w:t>
            </w:r>
            <w:r>
              <w:rPr>
                <w:szCs w:val="22"/>
              </w:rPr>
              <w:t>Dozentin/Dozent</w:t>
            </w:r>
            <w:r w:rsidRPr="001A370B">
              <w:rPr>
                <w:szCs w:val="22"/>
              </w:rPr>
              <w:t xml:space="preserve"> für</w:t>
            </w:r>
            <w:r>
              <w:rPr>
                <w:szCs w:val="22"/>
              </w:rPr>
              <w:t xml:space="preserve"> das Modul </w:t>
            </w:r>
            <w:r w:rsidRPr="002C50BC">
              <w:rPr>
                <w:b/>
                <w:bCs/>
                <w:szCs w:val="22"/>
              </w:rPr>
              <w:t>Pflegefachwissen</w:t>
            </w:r>
            <w:r w:rsidRPr="002C50BC">
              <w:rPr>
                <w:szCs w:val="22"/>
              </w:rPr>
              <w:t xml:space="preserve"> verfügt über </w:t>
            </w:r>
            <w:r w:rsidRPr="002C50BC">
              <w:rPr>
                <w:b/>
                <w:bCs/>
                <w:szCs w:val="22"/>
              </w:rPr>
              <w:t>mehr als fünf Jahre</w:t>
            </w:r>
            <w:r w:rsidRPr="002C50BC">
              <w:rPr>
                <w:szCs w:val="22"/>
              </w:rPr>
              <w:t xml:space="preserve"> Berufserfah</w:t>
            </w:r>
            <w:r w:rsidRPr="001A370B">
              <w:rPr>
                <w:szCs w:val="22"/>
              </w:rPr>
              <w:t xml:space="preserve">rung </w:t>
            </w:r>
            <w:r>
              <w:rPr>
                <w:szCs w:val="22"/>
              </w:rPr>
              <w:t>in der Wissensvermittlung an die Personengruppe von Mitarbeitenden, die bei der gesetzlichen Kranken-/Pflegeversicherung und/oder beim Pflegestützpunkt eingesetzt sind.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0F8F" w14:textId="6274D3A9" w:rsidR="00904E7F" w:rsidRPr="001D3362" w:rsidRDefault="00904E7F" w:rsidP="007D113C">
            <w:pPr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>
              <w:rPr>
                <w:rFonts w:cs="Arial"/>
                <w:b/>
                <w:szCs w:val="20"/>
              </w:rPr>
              <w:object w:dxaOrig="1440" w:dyaOrig="1440" w14:anchorId="2BFD6AF2">
                <v:shape id="_x0000_i1051" type="#_x0000_t75" style="width:12.75pt;height:21pt" o:ole="">
                  <v:imagedata r:id="rId11" o:title=""/>
                </v:shape>
                <w:control r:id="rId14" w:name="Ja211131" w:shapeid="_x0000_i1051"/>
              </w:object>
            </w:r>
          </w:p>
        </w:tc>
      </w:tr>
    </w:tbl>
    <w:p w14:paraId="6E62E862" w14:textId="32DB6CC4" w:rsidR="00B07935" w:rsidRDefault="00B07935" w:rsidP="00B15F91">
      <w:pPr>
        <w:spacing w:after="120" w:line="240" w:lineRule="auto"/>
        <w:jc w:val="both"/>
        <w:rPr>
          <w:rFonts w:ascii="Helvetica" w:hAnsi="Helvetica"/>
          <w:color w:val="333333"/>
          <w:shd w:val="clear" w:color="auto" w:fill="FFFFFF"/>
        </w:rPr>
      </w:pPr>
    </w:p>
    <w:p w14:paraId="7967C66E" w14:textId="4FEC2868" w:rsidR="00B07935" w:rsidRDefault="004B0B31" w:rsidP="004B0B31">
      <w:pPr>
        <w:pStyle w:val="GleissTextformat"/>
        <w:spacing w:line="24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1A1A64">
        <w:rPr>
          <w:rFonts w:ascii="Arial" w:hAnsi="Arial" w:cs="Arial"/>
          <w:b/>
          <w:bCs/>
          <w:sz w:val="22"/>
          <w:szCs w:val="22"/>
        </w:rPr>
        <w:t>ACHTUNG</w:t>
      </w:r>
      <w:r>
        <w:rPr>
          <w:rFonts w:ascii="Arial" w:hAnsi="Arial" w:cs="Arial"/>
          <w:sz w:val="22"/>
          <w:szCs w:val="22"/>
        </w:rPr>
        <w:t xml:space="preserve">: </w:t>
      </w:r>
      <w:r w:rsidRPr="001A370B">
        <w:rPr>
          <w:rFonts w:ascii="Arial" w:hAnsi="Arial" w:cs="Arial"/>
          <w:sz w:val="22"/>
          <w:szCs w:val="22"/>
        </w:rPr>
        <w:t xml:space="preserve">Mit </w:t>
      </w:r>
      <w:r w:rsidRPr="001A1A64">
        <w:rPr>
          <w:rFonts w:ascii="Arial" w:hAnsi="Arial" w:cs="Arial"/>
          <w:b/>
          <w:bCs/>
          <w:sz w:val="22"/>
          <w:szCs w:val="22"/>
          <w:u w:val="single"/>
        </w:rPr>
        <w:t>dem Angebot</w:t>
      </w:r>
      <w:r w:rsidRPr="001A37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ist</w:t>
      </w:r>
      <w:r w:rsidRPr="001A37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ein </w:t>
      </w:r>
      <w:r w:rsidRPr="001A370B">
        <w:rPr>
          <w:rFonts w:ascii="Arial" w:hAnsi="Arial" w:cs="Arial"/>
          <w:sz w:val="22"/>
          <w:szCs w:val="22"/>
        </w:rPr>
        <w:t>geeignete</w:t>
      </w:r>
      <w:r>
        <w:rPr>
          <w:rFonts w:ascii="Arial" w:hAnsi="Arial" w:cs="Arial"/>
          <w:sz w:val="22"/>
          <w:szCs w:val="22"/>
        </w:rPr>
        <w:t>r</w:t>
      </w:r>
      <w:r w:rsidRPr="001A370B">
        <w:rPr>
          <w:rFonts w:ascii="Arial" w:hAnsi="Arial" w:cs="Arial"/>
          <w:sz w:val="22"/>
          <w:szCs w:val="22"/>
        </w:rPr>
        <w:t xml:space="preserve"> </w:t>
      </w:r>
      <w:r w:rsidRPr="001A1A64">
        <w:rPr>
          <w:rFonts w:ascii="Arial" w:hAnsi="Arial" w:cs="Arial"/>
          <w:b/>
          <w:bCs/>
          <w:sz w:val="22"/>
          <w:szCs w:val="22"/>
          <w:u w:val="single"/>
        </w:rPr>
        <w:t>Nachweis</w:t>
      </w:r>
      <w:r w:rsidRPr="001A370B">
        <w:rPr>
          <w:rFonts w:ascii="Arial" w:hAnsi="Arial" w:cs="Arial"/>
          <w:sz w:val="22"/>
          <w:szCs w:val="22"/>
        </w:rPr>
        <w:t xml:space="preserve"> für die Berufserfahrung gemäß eines Personalprofils für die</w:t>
      </w:r>
      <w:r w:rsidR="00110F90">
        <w:rPr>
          <w:rFonts w:ascii="Arial" w:hAnsi="Arial" w:cs="Arial"/>
          <w:sz w:val="22"/>
          <w:szCs w:val="22"/>
        </w:rPr>
        <w:t xml:space="preserve"> hauptsächlich</w:t>
      </w:r>
      <w:r w:rsidRPr="001A370B">
        <w:rPr>
          <w:rFonts w:ascii="Arial" w:hAnsi="Arial" w:cs="Arial"/>
          <w:sz w:val="22"/>
          <w:szCs w:val="22"/>
        </w:rPr>
        <w:t xml:space="preserve"> eingesetzte </w:t>
      </w:r>
      <w:r>
        <w:rPr>
          <w:rFonts w:ascii="Arial" w:hAnsi="Arial" w:cs="Arial"/>
          <w:sz w:val="22"/>
          <w:szCs w:val="22"/>
        </w:rPr>
        <w:t xml:space="preserve">Dozentin/Dozent für </w:t>
      </w:r>
      <w:r w:rsidRPr="00D35451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as Modul</w:t>
      </w:r>
      <w:r w:rsidRPr="00D35451">
        <w:rPr>
          <w:rFonts w:ascii="Arial" w:hAnsi="Arial" w:cs="Arial"/>
          <w:sz w:val="22"/>
          <w:szCs w:val="22"/>
        </w:rPr>
        <w:t xml:space="preserve"> </w:t>
      </w:r>
      <w:r w:rsidRPr="002C50BC">
        <w:rPr>
          <w:rFonts w:ascii="Arial" w:hAnsi="Arial" w:cs="Arial"/>
          <w:b/>
          <w:bCs/>
          <w:sz w:val="22"/>
          <w:szCs w:val="22"/>
        </w:rPr>
        <w:t>Pflege</w:t>
      </w:r>
      <w:r w:rsidR="0044282D" w:rsidRPr="002C50BC">
        <w:rPr>
          <w:rFonts w:ascii="Arial" w:hAnsi="Arial" w:cs="Arial"/>
          <w:b/>
          <w:bCs/>
          <w:sz w:val="22"/>
          <w:szCs w:val="22"/>
        </w:rPr>
        <w:t>fach</w:t>
      </w:r>
      <w:r w:rsidRPr="002C50BC">
        <w:rPr>
          <w:rFonts w:ascii="Arial" w:hAnsi="Arial" w:cs="Arial"/>
          <w:b/>
          <w:bCs/>
          <w:sz w:val="22"/>
          <w:szCs w:val="22"/>
        </w:rPr>
        <w:t>wissen</w:t>
      </w:r>
      <w:r w:rsidRPr="001A370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der die</w:t>
      </w:r>
      <w:r w:rsidRPr="001A370B">
        <w:rPr>
          <w:rFonts w:ascii="Arial" w:hAnsi="Arial" w:cs="Arial"/>
          <w:sz w:val="22"/>
          <w:szCs w:val="22"/>
        </w:rPr>
        <w:t xml:space="preserve"> oben gemachte Angaben beleg</w:t>
      </w:r>
      <w:r>
        <w:rPr>
          <w:rFonts w:ascii="Arial" w:hAnsi="Arial" w:cs="Arial"/>
          <w:sz w:val="22"/>
          <w:szCs w:val="22"/>
        </w:rPr>
        <w:t xml:space="preserve">t, </w:t>
      </w:r>
      <w:r w:rsidRPr="001A1A64">
        <w:rPr>
          <w:rFonts w:ascii="Arial" w:hAnsi="Arial" w:cs="Arial"/>
          <w:b/>
          <w:bCs/>
          <w:sz w:val="22"/>
          <w:szCs w:val="22"/>
          <w:u w:val="single"/>
        </w:rPr>
        <w:t>einzureichen</w:t>
      </w:r>
      <w:r>
        <w:rPr>
          <w:rFonts w:ascii="Arial" w:hAnsi="Arial" w:cs="Arial"/>
          <w:b/>
          <w:bCs/>
          <w:sz w:val="22"/>
          <w:szCs w:val="22"/>
          <w:u w:val="single"/>
        </w:rPr>
        <w:t>!</w:t>
      </w:r>
    </w:p>
    <w:p w14:paraId="1E3F8F39" w14:textId="64DC1F85" w:rsidR="00B07935" w:rsidRDefault="00B07935">
      <w:pPr>
        <w:spacing w:line="240" w:lineRule="auto"/>
        <w:rPr>
          <w:rFonts w:cs="Arial"/>
          <w:b/>
          <w:bCs/>
          <w:szCs w:val="22"/>
          <w:u w:val="single"/>
        </w:rPr>
      </w:pPr>
    </w:p>
    <w:p w14:paraId="1F9F245D" w14:textId="77777777" w:rsidR="004B0B31" w:rsidRPr="001A370B" w:rsidRDefault="004B0B31" w:rsidP="004B0B31">
      <w:pPr>
        <w:pStyle w:val="GleissTextformat"/>
        <w:spacing w:line="240" w:lineRule="auto"/>
        <w:rPr>
          <w:rFonts w:ascii="Arial" w:hAnsi="Arial" w:cs="Arial"/>
          <w:sz w:val="22"/>
          <w:szCs w:val="22"/>
        </w:rPr>
      </w:pPr>
      <w:r w:rsidRPr="001A370B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er</w:t>
      </w:r>
      <w:r w:rsidRPr="001A370B">
        <w:rPr>
          <w:rFonts w:ascii="Arial" w:hAnsi="Arial" w:cs="Arial"/>
          <w:sz w:val="22"/>
          <w:szCs w:val="22"/>
        </w:rPr>
        <w:t xml:space="preserve"> Nachweis in Form eines Personalprofils beinhalte</w:t>
      </w:r>
      <w:r>
        <w:rPr>
          <w:rFonts w:ascii="Arial" w:hAnsi="Arial" w:cs="Arial"/>
          <w:sz w:val="22"/>
          <w:szCs w:val="22"/>
        </w:rPr>
        <w:t>t</w:t>
      </w:r>
      <w:r w:rsidRPr="001A370B">
        <w:rPr>
          <w:rFonts w:ascii="Arial" w:hAnsi="Arial" w:cs="Arial"/>
          <w:sz w:val="22"/>
          <w:szCs w:val="22"/>
        </w:rPr>
        <w:t xml:space="preserve"> mindestens:</w:t>
      </w:r>
    </w:p>
    <w:p w14:paraId="3742B9BC" w14:textId="0CA6C87E" w:rsidR="004B0B31" w:rsidRPr="004B0B31" w:rsidRDefault="004B0B31" w:rsidP="004B0B31">
      <w:pPr>
        <w:pStyle w:val="GleissTextformat"/>
        <w:numPr>
          <w:ilvl w:val="0"/>
          <w:numId w:val="28"/>
        </w:numPr>
        <w:spacing w:line="240" w:lineRule="auto"/>
        <w:rPr>
          <w:rFonts w:ascii="Arial" w:hAnsi="Arial" w:cs="Arial"/>
          <w:sz w:val="22"/>
          <w:szCs w:val="22"/>
        </w:rPr>
      </w:pPr>
      <w:r w:rsidRPr="004B0B31">
        <w:rPr>
          <w:rFonts w:ascii="Arial" w:hAnsi="Arial" w:cs="Arial"/>
          <w:sz w:val="22"/>
          <w:szCs w:val="22"/>
        </w:rPr>
        <w:t>Name der Dozentin/des Dozenten,</w:t>
      </w:r>
    </w:p>
    <w:p w14:paraId="15DC32BF" w14:textId="003D97AF" w:rsidR="004B0B31" w:rsidRPr="000A43B3" w:rsidRDefault="004B0B31" w:rsidP="004B0B31">
      <w:pPr>
        <w:pStyle w:val="GleissTextformat"/>
        <w:numPr>
          <w:ilvl w:val="0"/>
          <w:numId w:val="28"/>
        </w:num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</w:t>
      </w:r>
      <w:r w:rsidRPr="00866A60">
        <w:rPr>
          <w:rFonts w:ascii="Arial" w:hAnsi="Arial" w:cs="Arial"/>
          <w:sz w:val="22"/>
          <w:szCs w:val="22"/>
        </w:rPr>
        <w:t xml:space="preserve"> wichtigs</w:t>
      </w:r>
      <w:r>
        <w:rPr>
          <w:rFonts w:ascii="Arial" w:hAnsi="Arial" w:cs="Arial"/>
          <w:sz w:val="22"/>
          <w:szCs w:val="22"/>
        </w:rPr>
        <w:t>ten</w:t>
      </w:r>
      <w:r w:rsidRPr="00866A60">
        <w:rPr>
          <w:rFonts w:ascii="Arial" w:hAnsi="Arial" w:cs="Arial"/>
          <w:sz w:val="22"/>
          <w:szCs w:val="22"/>
        </w:rPr>
        <w:t xml:space="preserve"> Stationen der Karriere, die aufzeigen, was </w:t>
      </w:r>
      <w:r w:rsidR="00185E2F">
        <w:rPr>
          <w:rFonts w:ascii="Arial" w:hAnsi="Arial" w:cs="Arial"/>
          <w:sz w:val="22"/>
          <w:szCs w:val="22"/>
        </w:rPr>
        <w:t>die Dozentin/der Dozent</w:t>
      </w:r>
      <w:r>
        <w:rPr>
          <w:rFonts w:ascii="Arial" w:hAnsi="Arial" w:cs="Arial"/>
          <w:sz w:val="22"/>
          <w:szCs w:val="22"/>
        </w:rPr>
        <w:t xml:space="preserve"> </w:t>
      </w:r>
      <w:r w:rsidRPr="00866A60">
        <w:rPr>
          <w:rFonts w:ascii="Arial" w:hAnsi="Arial" w:cs="Arial"/>
          <w:sz w:val="22"/>
          <w:szCs w:val="22"/>
        </w:rPr>
        <w:t xml:space="preserve">an </w:t>
      </w:r>
      <w:r>
        <w:rPr>
          <w:rFonts w:ascii="Arial" w:hAnsi="Arial" w:cs="Arial"/>
          <w:sz w:val="22"/>
          <w:szCs w:val="22"/>
        </w:rPr>
        <w:t>Berufserfahrung</w:t>
      </w:r>
      <w:r w:rsidRPr="00866A60">
        <w:rPr>
          <w:rFonts w:ascii="Arial" w:hAnsi="Arial" w:cs="Arial"/>
          <w:sz w:val="22"/>
          <w:szCs w:val="22"/>
        </w:rPr>
        <w:t xml:space="preserve"> mitbringt.</w:t>
      </w:r>
    </w:p>
    <w:p w14:paraId="3B938DDF" w14:textId="77777777" w:rsidR="004B0B31" w:rsidRPr="000A43B3" w:rsidRDefault="004B0B31" w:rsidP="004B0B31">
      <w:pPr>
        <w:pStyle w:val="GleissTextformat"/>
        <w:spacing w:line="240" w:lineRule="auto"/>
        <w:rPr>
          <w:rFonts w:ascii="Arial" w:hAnsi="Arial" w:cs="Arial"/>
          <w:sz w:val="22"/>
          <w:szCs w:val="22"/>
        </w:rPr>
      </w:pPr>
      <w:r w:rsidRPr="000A43B3">
        <w:rPr>
          <w:rFonts w:ascii="Arial" w:hAnsi="Arial" w:cs="Arial"/>
          <w:sz w:val="22"/>
          <w:szCs w:val="22"/>
        </w:rPr>
        <w:t>Bitte verzichten Sie bei de</w:t>
      </w:r>
      <w:r>
        <w:rPr>
          <w:rFonts w:ascii="Arial" w:hAnsi="Arial" w:cs="Arial"/>
          <w:sz w:val="22"/>
          <w:szCs w:val="22"/>
        </w:rPr>
        <w:t>m</w:t>
      </w:r>
      <w:r w:rsidRPr="000A43B3">
        <w:rPr>
          <w:rFonts w:ascii="Arial" w:hAnsi="Arial" w:cs="Arial"/>
          <w:sz w:val="22"/>
          <w:szCs w:val="22"/>
        </w:rPr>
        <w:t xml:space="preserve"> Personalprofil auf Fotos und weitere personenbezogenen Angaben (Geburtsdaten, Adressen etc.).</w:t>
      </w:r>
    </w:p>
    <w:p w14:paraId="26B67E9A" w14:textId="53F48525" w:rsidR="004B0B31" w:rsidRPr="00731E75" w:rsidRDefault="004B0B31" w:rsidP="004B0B31">
      <w:pPr>
        <w:spacing w:line="240" w:lineRule="auto"/>
        <w:jc w:val="both"/>
      </w:pPr>
      <w:r w:rsidRPr="00731E75">
        <w:t>Bitte fügen Sie den Dateinamen de</w:t>
      </w:r>
      <w:r>
        <w:t>s</w:t>
      </w:r>
      <w:r w:rsidRPr="00731E75">
        <w:t xml:space="preserve"> </w:t>
      </w:r>
      <w:r>
        <w:t>eingereichten</w:t>
      </w:r>
      <w:r w:rsidRPr="00731E75">
        <w:t xml:space="preserve"> </w:t>
      </w:r>
      <w:r>
        <w:t xml:space="preserve">Personalprofils </w:t>
      </w:r>
      <w:r w:rsidRPr="00731E75">
        <w:t>in das entsprechende Textfeld ein:</w:t>
      </w:r>
      <w:r>
        <w:t xml:space="preserve"> </w:t>
      </w:r>
      <w:sdt>
        <w:sdtPr>
          <w:rPr>
            <w:szCs w:val="22"/>
          </w:rPr>
          <w:id w:val="478193718"/>
          <w:placeholder>
            <w:docPart w:val="FB2D600C837E47DCA2F9236BDC4F5793"/>
          </w:placeholder>
        </w:sdtPr>
        <w:sdtEndPr/>
        <w:sdtContent>
          <w:sdt>
            <w:sdtPr>
              <w:id w:val="212014167"/>
              <w:placeholder>
                <w:docPart w:val="4BA53CF8EB7B499D8FD3E1D77B601428"/>
              </w:placeholder>
              <w:showingPlcHdr/>
            </w:sdtPr>
            <w:sdtEndPr/>
            <w:sdtContent>
              <w:permStart w:id="1219314540" w:edGrp="everyone"/>
              <w:r w:rsidR="00F17550" w:rsidRPr="00F17550">
                <w:rPr>
                  <w:b/>
                  <w:bCs/>
                </w:rPr>
                <w:t>Klicken oder tippen Sie hier, um Text einzugeben.</w:t>
              </w:r>
              <w:permEnd w:id="1219314540"/>
            </w:sdtContent>
          </w:sdt>
        </w:sdtContent>
      </w:sdt>
    </w:p>
    <w:p w14:paraId="195EF128" w14:textId="1E3660D9" w:rsidR="00185E2F" w:rsidRDefault="00185E2F" w:rsidP="00185E2F">
      <w:pPr>
        <w:pStyle w:val="berschrift2"/>
        <w:numPr>
          <w:ilvl w:val="1"/>
          <w:numId w:val="26"/>
        </w:numPr>
      </w:pPr>
      <w:r>
        <w:t xml:space="preserve">Berufserfahrung </w:t>
      </w:r>
      <w:r w:rsidR="00F17550">
        <w:t xml:space="preserve">(2.4.1) </w:t>
      </w:r>
      <w:r w:rsidR="00752175">
        <w:t xml:space="preserve">und </w:t>
      </w:r>
      <w:r w:rsidR="00F17550">
        <w:t>DGCC-</w:t>
      </w:r>
      <w:r w:rsidR="00752175">
        <w:t xml:space="preserve">Zertifizierung </w:t>
      </w:r>
      <w:r w:rsidR="00F17550">
        <w:t>(2.4.2)</w:t>
      </w:r>
      <w:r w:rsidR="00110F90">
        <w:t xml:space="preserve"> </w:t>
      </w:r>
      <w:r>
        <w:t>Dozentin/Dozent Modul Case-Management</w:t>
      </w:r>
    </w:p>
    <w:p w14:paraId="6A564B85" w14:textId="27AEF895" w:rsidR="00185E2F" w:rsidRPr="006513A7" w:rsidRDefault="00185E2F" w:rsidP="00185E2F">
      <w:pPr>
        <w:spacing w:after="120"/>
        <w:jc w:val="both"/>
        <w:rPr>
          <w:rFonts w:cs="Arial"/>
          <w:shd w:val="clear" w:color="auto" w:fill="FFFFFF"/>
        </w:rPr>
      </w:pPr>
      <w:r w:rsidRPr="006513A7">
        <w:rPr>
          <w:rFonts w:cs="Arial"/>
          <w:u w:val="single"/>
          <w:shd w:val="clear" w:color="auto" w:fill="FFFFFF"/>
        </w:rPr>
        <w:t xml:space="preserve">Ziel </w:t>
      </w:r>
      <w:r w:rsidR="00F17550" w:rsidRPr="006513A7">
        <w:rPr>
          <w:rFonts w:cs="Arial"/>
          <w:u w:val="single"/>
          <w:shd w:val="clear" w:color="auto" w:fill="FFFFFF"/>
        </w:rPr>
        <w:t>de</w:t>
      </w:r>
      <w:r w:rsidR="00F17550">
        <w:rPr>
          <w:rFonts w:cs="Arial"/>
          <w:u w:val="single"/>
          <w:shd w:val="clear" w:color="auto" w:fill="FFFFFF"/>
        </w:rPr>
        <w:t>r</w:t>
      </w:r>
      <w:r w:rsidR="00F17550" w:rsidRPr="006513A7">
        <w:rPr>
          <w:rFonts w:cs="Arial"/>
          <w:u w:val="single"/>
          <w:shd w:val="clear" w:color="auto" w:fill="FFFFFF"/>
        </w:rPr>
        <w:t xml:space="preserve"> </w:t>
      </w:r>
      <w:r w:rsidRPr="006513A7">
        <w:rPr>
          <w:rFonts w:cs="Arial"/>
          <w:u w:val="single"/>
          <w:shd w:val="clear" w:color="auto" w:fill="FFFFFF"/>
        </w:rPr>
        <w:t>Qualitätskriteri</w:t>
      </w:r>
      <w:r w:rsidR="00F17550">
        <w:rPr>
          <w:rFonts w:cs="Arial"/>
          <w:u w:val="single"/>
          <w:shd w:val="clear" w:color="auto" w:fill="FFFFFF"/>
        </w:rPr>
        <w:t>en</w:t>
      </w:r>
      <w:r w:rsidRPr="006513A7">
        <w:rPr>
          <w:rFonts w:cs="Arial"/>
          <w:shd w:val="clear" w:color="auto" w:fill="FFFFFF"/>
        </w:rPr>
        <w:t xml:space="preserve">: Ziel der Auftraggeberin ist es, dass der Auftragnehmer eine qualitativ hochwertige Leistung erbringt. Um die Qualität zu gewährleisten, ist der Auftraggeberin die Erfahrung </w:t>
      </w:r>
      <w:r w:rsidR="00F17550">
        <w:rPr>
          <w:rFonts w:cs="Arial"/>
          <w:shd w:val="clear" w:color="auto" w:fill="FFFFFF"/>
        </w:rPr>
        <w:t xml:space="preserve">und die DGCC-Zertifizierung </w:t>
      </w:r>
      <w:r w:rsidRPr="006513A7">
        <w:rPr>
          <w:rFonts w:cs="Arial"/>
          <w:shd w:val="clear" w:color="auto" w:fill="FFFFFF"/>
        </w:rPr>
        <w:t>de</w:t>
      </w:r>
      <w:r>
        <w:rPr>
          <w:rFonts w:cs="Arial"/>
          <w:shd w:val="clear" w:color="auto" w:fill="FFFFFF"/>
        </w:rPr>
        <w:t>r</w:t>
      </w:r>
      <w:r w:rsidRPr="006513A7">
        <w:rPr>
          <w:rFonts w:cs="Arial"/>
          <w:shd w:val="clear" w:color="auto" w:fill="FFFFFF"/>
        </w:rPr>
        <w:t xml:space="preserve"> </w:t>
      </w:r>
      <w:r w:rsidR="00376458">
        <w:rPr>
          <w:rFonts w:cs="Arial"/>
          <w:shd w:val="clear" w:color="auto" w:fill="FFFFFF"/>
        </w:rPr>
        <w:t xml:space="preserve">hauptsächlich </w:t>
      </w:r>
      <w:r w:rsidRPr="006513A7">
        <w:rPr>
          <w:rFonts w:cs="Arial"/>
          <w:shd w:val="clear" w:color="auto" w:fill="FFFFFF"/>
        </w:rPr>
        <w:t>eingesetzte</w:t>
      </w:r>
      <w:r>
        <w:rPr>
          <w:rFonts w:cs="Arial"/>
          <w:shd w:val="clear" w:color="auto" w:fill="FFFFFF"/>
        </w:rPr>
        <w:t xml:space="preserve">n Dozentin/des </w:t>
      </w:r>
      <w:r w:rsidR="00376458">
        <w:rPr>
          <w:rFonts w:cs="Arial"/>
          <w:shd w:val="clear" w:color="auto" w:fill="FFFFFF"/>
        </w:rPr>
        <w:t xml:space="preserve">hauptsächlich </w:t>
      </w:r>
      <w:r>
        <w:rPr>
          <w:rFonts w:cs="Arial"/>
          <w:shd w:val="clear" w:color="auto" w:fill="FFFFFF"/>
        </w:rPr>
        <w:t>eingesetzten Dozenten</w:t>
      </w:r>
      <w:r w:rsidRPr="006513A7">
        <w:rPr>
          <w:rFonts w:cs="Arial"/>
          <w:shd w:val="clear" w:color="auto" w:fill="FFFFFF"/>
        </w:rPr>
        <w:t xml:space="preserve"> für d</w:t>
      </w:r>
      <w:r>
        <w:rPr>
          <w:rFonts w:cs="Arial"/>
          <w:shd w:val="clear" w:color="auto" w:fill="FFFFFF"/>
        </w:rPr>
        <w:t xml:space="preserve">as Modul </w:t>
      </w:r>
      <w:r w:rsidRPr="002C50BC">
        <w:rPr>
          <w:rFonts w:cs="Arial"/>
          <w:b/>
          <w:bCs/>
          <w:shd w:val="clear" w:color="auto" w:fill="FFFFFF"/>
        </w:rPr>
        <w:t>Case-Management</w:t>
      </w:r>
      <w:r w:rsidRPr="006513A7">
        <w:rPr>
          <w:rFonts w:cs="Arial"/>
          <w:shd w:val="clear" w:color="auto" w:fill="FFFFFF"/>
        </w:rPr>
        <w:t xml:space="preserve"> ein aussagekräftiges Kriterium.</w:t>
      </w:r>
    </w:p>
    <w:p w14:paraId="28F4C06D" w14:textId="4736754E" w:rsidR="008E63C0" w:rsidRDefault="00185E2F" w:rsidP="00185E2F">
      <w:pPr>
        <w:spacing w:after="120"/>
        <w:jc w:val="both"/>
        <w:rPr>
          <w:rFonts w:cs="Arial"/>
          <w:shd w:val="clear" w:color="auto" w:fill="FFFFFF"/>
        </w:rPr>
      </w:pPr>
      <w:r w:rsidRPr="006513A7">
        <w:rPr>
          <w:rFonts w:cs="Arial"/>
          <w:shd w:val="clear" w:color="auto" w:fill="FFFFFF"/>
        </w:rPr>
        <w:t xml:space="preserve">Bitte nennen Sie den Namen </w:t>
      </w:r>
      <w:r w:rsidR="00376458">
        <w:rPr>
          <w:rFonts w:cs="Arial"/>
          <w:shd w:val="clear" w:color="auto" w:fill="FFFFFF"/>
        </w:rPr>
        <w:t xml:space="preserve">der/des hauptsächlich </w:t>
      </w:r>
      <w:r w:rsidRPr="006513A7">
        <w:rPr>
          <w:rFonts w:cs="Arial"/>
          <w:shd w:val="clear" w:color="auto" w:fill="FFFFFF"/>
        </w:rPr>
        <w:t xml:space="preserve">eingesetzten </w:t>
      </w:r>
      <w:r>
        <w:rPr>
          <w:rFonts w:cs="Arial"/>
          <w:shd w:val="clear" w:color="auto" w:fill="FFFFFF"/>
        </w:rPr>
        <w:t>Dozentin/Dozent</w:t>
      </w:r>
      <w:r w:rsidR="008E63C0">
        <w:rPr>
          <w:rFonts w:cs="Arial"/>
          <w:shd w:val="clear" w:color="auto" w:fill="FFFFFF"/>
        </w:rPr>
        <w:t>en</w:t>
      </w:r>
      <w:r w:rsidRPr="006513A7">
        <w:rPr>
          <w:rFonts w:cs="Arial"/>
          <w:shd w:val="clear" w:color="auto" w:fill="FFFFFF"/>
        </w:rPr>
        <w:t xml:space="preserve"> für d</w:t>
      </w:r>
      <w:r>
        <w:rPr>
          <w:rFonts w:cs="Arial"/>
          <w:shd w:val="clear" w:color="auto" w:fill="FFFFFF"/>
        </w:rPr>
        <w:t xml:space="preserve">as Modul </w:t>
      </w:r>
      <w:r w:rsidR="0044282D" w:rsidRPr="002C50BC">
        <w:rPr>
          <w:rFonts w:cs="Arial"/>
          <w:b/>
          <w:bCs/>
          <w:shd w:val="clear" w:color="auto" w:fill="FFFFFF"/>
        </w:rPr>
        <w:t>Case-Management</w:t>
      </w:r>
      <w:r w:rsidR="001D7239">
        <w:rPr>
          <w:rFonts w:cs="Arial"/>
          <w:shd w:val="clear" w:color="auto" w:fill="FFFFFF"/>
        </w:rPr>
        <w:t>.</w:t>
      </w:r>
    </w:p>
    <w:p w14:paraId="349F8D73" w14:textId="77777777" w:rsidR="001D7239" w:rsidRDefault="001D7239" w:rsidP="001D7239">
      <w:pPr>
        <w:spacing w:after="120"/>
        <w:jc w:val="both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Hauptsächlich bedeutet hier, dass derjenige Dozent/diejenige Dozentin zu benennen ist, die/der die meisten Unterrichtseinheiten in diesem Themenfeld unterrichtet. </w:t>
      </w:r>
    </w:p>
    <w:p w14:paraId="7C7D932E" w14:textId="77777777" w:rsidR="00185E2F" w:rsidRPr="00C8609B" w:rsidRDefault="00185E2F" w:rsidP="00185E2F">
      <w:pPr>
        <w:spacing w:after="120"/>
        <w:jc w:val="both"/>
        <w:rPr>
          <w:rFonts w:cs="Arial"/>
          <w:shd w:val="clear" w:color="auto" w:fill="FFFFFF"/>
        </w:rPr>
      </w:pPr>
      <w:r w:rsidRPr="006513A7">
        <w:rPr>
          <w:rFonts w:ascii="Helvetica" w:hAnsi="Helvetica"/>
          <w:color w:val="333333"/>
          <w:shd w:val="clear" w:color="auto" w:fill="FFFFFF"/>
        </w:rPr>
        <w:t xml:space="preserve">Vor- und Nachname: </w:t>
      </w:r>
      <w:sdt>
        <w:sdtPr>
          <w:id w:val="33390467"/>
          <w:placeholder>
            <w:docPart w:val="D46AF0EA56384492A51EBF512E4904BA"/>
          </w:placeholder>
          <w:showingPlcHdr/>
        </w:sdtPr>
        <w:sdtEndPr/>
        <w:sdtContent>
          <w:permStart w:id="374348941" w:edGrp="everyone"/>
          <w:r w:rsidRPr="00F17550">
            <w:rPr>
              <w:b/>
              <w:bCs/>
            </w:rPr>
            <w:t>Klicken oder tippen Sie hier, um Text einzugeben.</w:t>
          </w:r>
          <w:permEnd w:id="374348941"/>
        </w:sdtContent>
      </w:sdt>
    </w:p>
    <w:p w14:paraId="78845880" w14:textId="77777777" w:rsidR="00185E2F" w:rsidRPr="00A522E5" w:rsidRDefault="00185E2F" w:rsidP="00185E2F">
      <w:pPr>
        <w:pStyle w:val="Listenabsatz"/>
        <w:tabs>
          <w:tab w:val="left" w:pos="142"/>
        </w:tabs>
        <w:ind w:left="360"/>
      </w:pPr>
    </w:p>
    <w:p w14:paraId="08440C08" w14:textId="65F2608B" w:rsidR="00446833" w:rsidRDefault="00185E2F" w:rsidP="00185E2F">
      <w:pPr>
        <w:spacing w:after="120"/>
        <w:jc w:val="both"/>
        <w:rPr>
          <w:rFonts w:cs="Arial"/>
          <w:shd w:val="clear" w:color="auto" w:fill="FFFFFF"/>
        </w:rPr>
      </w:pPr>
      <w:r w:rsidRPr="006513A7">
        <w:rPr>
          <w:rFonts w:cs="Arial"/>
          <w:shd w:val="clear" w:color="auto" w:fill="FFFFFF"/>
        </w:rPr>
        <w:t xml:space="preserve">und machen Sie bitte nachfolgend Angaben zu </w:t>
      </w:r>
      <w:r>
        <w:rPr>
          <w:rFonts w:cs="Arial"/>
          <w:shd w:val="clear" w:color="auto" w:fill="FFFFFF"/>
        </w:rPr>
        <w:t>deren/</w:t>
      </w:r>
      <w:r w:rsidRPr="006513A7">
        <w:rPr>
          <w:rFonts w:cs="Arial"/>
          <w:shd w:val="clear" w:color="auto" w:fill="FFFFFF"/>
        </w:rPr>
        <w:t>dessen Berufserfahrung</w:t>
      </w:r>
      <w:r w:rsidR="00F17550">
        <w:rPr>
          <w:rFonts w:cs="Arial"/>
          <w:shd w:val="clear" w:color="auto" w:fill="FFFFFF"/>
        </w:rPr>
        <w:t xml:space="preserve"> (2.4.1)</w:t>
      </w:r>
      <w:r w:rsidRPr="006513A7">
        <w:rPr>
          <w:rFonts w:cs="Arial"/>
          <w:shd w:val="clear" w:color="auto" w:fill="FFFFFF"/>
        </w:rPr>
        <w:t>:</w:t>
      </w:r>
    </w:p>
    <w:p w14:paraId="1E6EAB56" w14:textId="77777777" w:rsidR="00446833" w:rsidRDefault="00446833">
      <w:pPr>
        <w:spacing w:line="240" w:lineRule="auto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br w:type="page"/>
      </w:r>
    </w:p>
    <w:p w14:paraId="346A1D4A" w14:textId="77777777" w:rsidR="00185E2F" w:rsidRPr="006513A7" w:rsidRDefault="00185E2F" w:rsidP="00185E2F">
      <w:pPr>
        <w:spacing w:after="120"/>
        <w:jc w:val="both"/>
        <w:rPr>
          <w:rFonts w:cs="Arial"/>
          <w:shd w:val="clear" w:color="auto" w:fill="FFFFFF"/>
        </w:rPr>
      </w:pPr>
    </w:p>
    <w:tbl>
      <w:tblPr>
        <w:tblStyle w:val="Tabellenraster"/>
        <w:tblW w:w="9639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3"/>
        <w:gridCol w:w="6520"/>
        <w:gridCol w:w="2126"/>
      </w:tblGrid>
      <w:tr w:rsidR="00904E7F" w14:paraId="0E429321" w14:textId="77777777" w:rsidTr="007D113C">
        <w:trPr>
          <w:trHeight w:val="403"/>
        </w:trPr>
        <w:tc>
          <w:tcPr>
            <w:tcW w:w="993" w:type="dxa"/>
            <w:tcBorders>
              <w:bottom w:val="nil"/>
            </w:tcBorders>
            <w:shd w:val="clear" w:color="auto" w:fill="D9D9D9" w:themeFill="background1" w:themeFillShade="D9"/>
          </w:tcPr>
          <w:p w14:paraId="41958DD1" w14:textId="77777777" w:rsidR="00904E7F" w:rsidRPr="00C52504" w:rsidRDefault="00904E7F" w:rsidP="007D113C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br w:type="page"/>
            </w:r>
            <w:r>
              <w:rPr>
                <w:b/>
                <w:bCs/>
                <w:sz w:val="20"/>
                <w:szCs w:val="20"/>
              </w:rPr>
              <w:t>Wertung</w:t>
            </w:r>
          </w:p>
        </w:tc>
        <w:tc>
          <w:tcPr>
            <w:tcW w:w="6520" w:type="dxa"/>
            <w:tcBorders>
              <w:bottom w:val="nil"/>
            </w:tcBorders>
            <w:shd w:val="clear" w:color="auto" w:fill="D9D9D9" w:themeFill="background1" w:themeFillShade="D9"/>
          </w:tcPr>
          <w:p w14:paraId="216E65E4" w14:textId="77777777" w:rsidR="00904E7F" w:rsidRPr="00C52504" w:rsidRDefault="00904E7F" w:rsidP="007D113C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Beschreibung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D9D9D9" w:themeFill="background1" w:themeFillShade="D9"/>
          </w:tcPr>
          <w:p w14:paraId="2347A2F0" w14:textId="77777777" w:rsidR="00904E7F" w:rsidRDefault="00904E7F" w:rsidP="007D113C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Bitte auswählen</w:t>
            </w:r>
          </w:p>
        </w:tc>
      </w:tr>
      <w:tr w:rsidR="00904E7F" w14:paraId="618561B4" w14:textId="77777777" w:rsidTr="007D113C">
        <w:trPr>
          <w:trHeight w:val="202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B130679" w14:textId="77777777" w:rsidR="00904E7F" w:rsidRPr="007F544C" w:rsidRDefault="00904E7F" w:rsidP="007D113C">
            <w:pPr>
              <w:rPr>
                <w:sz w:val="18"/>
                <w:szCs w:val="18"/>
              </w:rPr>
            </w:pPr>
          </w:p>
        </w:tc>
        <w:tc>
          <w:tcPr>
            <w:tcW w:w="6520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3EC0D40" w14:textId="77777777" w:rsidR="00904E7F" w:rsidRPr="007F544C" w:rsidRDefault="00904E7F" w:rsidP="007D113C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1C51A0D" w14:textId="77777777" w:rsidR="00904E7F" w:rsidRPr="007F544C" w:rsidRDefault="00904E7F" w:rsidP="007D113C">
            <w:pPr>
              <w:rPr>
                <w:sz w:val="18"/>
                <w:szCs w:val="18"/>
              </w:rPr>
            </w:pPr>
          </w:p>
        </w:tc>
      </w:tr>
      <w:tr w:rsidR="00904E7F" w14:paraId="18F2E252" w14:textId="77777777" w:rsidTr="007D113C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0F54" w14:textId="77777777" w:rsidR="00904E7F" w:rsidRPr="00E50E8C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FAA8" w14:textId="77777777" w:rsidR="00904E7F" w:rsidRPr="00E50E8C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  <w:r w:rsidRPr="001A370B">
              <w:rPr>
                <w:szCs w:val="22"/>
              </w:rPr>
              <w:t xml:space="preserve">ie bei der Auftraggeberin </w:t>
            </w:r>
            <w:r>
              <w:rPr>
                <w:szCs w:val="22"/>
              </w:rPr>
              <w:t xml:space="preserve">hauptsächlich </w:t>
            </w:r>
            <w:r w:rsidRPr="001A370B">
              <w:rPr>
                <w:szCs w:val="22"/>
              </w:rPr>
              <w:t xml:space="preserve">eingesetzte </w:t>
            </w:r>
            <w:r>
              <w:rPr>
                <w:szCs w:val="22"/>
              </w:rPr>
              <w:t>Dozentin/Dozent</w:t>
            </w:r>
            <w:r w:rsidRPr="001A370B">
              <w:rPr>
                <w:szCs w:val="22"/>
              </w:rPr>
              <w:t xml:space="preserve"> </w:t>
            </w:r>
            <w:r w:rsidRPr="002C50BC">
              <w:rPr>
                <w:szCs w:val="22"/>
              </w:rPr>
              <w:t xml:space="preserve">für das Modul </w:t>
            </w:r>
            <w:r w:rsidRPr="002C50BC">
              <w:rPr>
                <w:rFonts w:cs="Arial"/>
                <w:b/>
                <w:bCs/>
                <w:shd w:val="clear" w:color="auto" w:fill="FFFFFF"/>
              </w:rPr>
              <w:t>Case-Management</w:t>
            </w:r>
            <w:r w:rsidRPr="002C50BC">
              <w:rPr>
                <w:szCs w:val="22"/>
              </w:rPr>
              <w:t xml:space="preserve"> verfügt über </w:t>
            </w:r>
            <w:r w:rsidRPr="002C50BC">
              <w:rPr>
                <w:b/>
                <w:bCs/>
                <w:szCs w:val="22"/>
              </w:rPr>
              <w:t>weniger als drei</w:t>
            </w:r>
            <w:r w:rsidRPr="002C50BC">
              <w:rPr>
                <w:szCs w:val="22"/>
              </w:rPr>
              <w:t xml:space="preserve"> </w:t>
            </w:r>
            <w:r w:rsidRPr="00446833">
              <w:rPr>
                <w:b/>
                <w:bCs/>
                <w:szCs w:val="22"/>
              </w:rPr>
              <w:t>Jahre</w:t>
            </w:r>
            <w:r w:rsidRPr="002C50BC">
              <w:rPr>
                <w:szCs w:val="22"/>
              </w:rPr>
              <w:t xml:space="preserve"> Berufserfahrung in der Wissensvermittlung an die Personengruppe von</w:t>
            </w:r>
            <w:r>
              <w:rPr>
                <w:szCs w:val="22"/>
              </w:rPr>
              <w:t xml:space="preserve"> Mitarbeitenden, die bei der gesetzlichen Kranken-/Pflegeversicherung und/oder beim Pflegestützpunkt eingesetzt sind.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383" w14:textId="3A5E2B53" w:rsidR="00904E7F" w:rsidRPr="001D3362" w:rsidRDefault="00904E7F" w:rsidP="007D113C">
            <w:pPr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>
              <w:rPr>
                <w:rFonts w:cs="Arial"/>
                <w:b/>
                <w:szCs w:val="20"/>
              </w:rPr>
              <w:object w:dxaOrig="1440" w:dyaOrig="1440" w14:anchorId="008CC39F">
                <v:shape id="_x0000_i1053" type="#_x0000_t75" style="width:12.75pt;height:21pt" o:ole="">
                  <v:imagedata r:id="rId11" o:title=""/>
                </v:shape>
                <w:control r:id="rId15" w:name="Ja21114" w:shapeid="_x0000_i1053"/>
              </w:object>
            </w:r>
          </w:p>
        </w:tc>
      </w:tr>
      <w:tr w:rsidR="00904E7F" w14:paraId="01E19C2C" w14:textId="77777777" w:rsidTr="007D113C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3370" w14:textId="77777777" w:rsidR="00904E7F" w:rsidRPr="00E50E8C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CC0" w14:textId="77777777" w:rsidR="00904E7F" w:rsidRPr="00E50E8C" w:rsidRDefault="00904E7F" w:rsidP="007D113C">
            <w:pPr>
              <w:rPr>
                <w:szCs w:val="22"/>
              </w:rPr>
            </w:pPr>
            <w:r w:rsidRPr="002C50BC">
              <w:rPr>
                <w:szCs w:val="22"/>
              </w:rPr>
              <w:t xml:space="preserve">Die bei der Auftraggeberin hauptsächlich eingesetzte Dozentin/Dozent für das Modul </w:t>
            </w:r>
            <w:r w:rsidRPr="002C50BC">
              <w:rPr>
                <w:rFonts w:cs="Arial"/>
                <w:b/>
                <w:bCs/>
                <w:shd w:val="clear" w:color="auto" w:fill="FFFFFF"/>
              </w:rPr>
              <w:t>Case-Management</w:t>
            </w:r>
            <w:r w:rsidRPr="002C50BC">
              <w:rPr>
                <w:szCs w:val="22"/>
              </w:rPr>
              <w:t xml:space="preserve"> verfügt </w:t>
            </w:r>
            <w:r w:rsidRPr="002C50BC">
              <w:rPr>
                <w:b/>
                <w:bCs/>
                <w:szCs w:val="22"/>
              </w:rPr>
              <w:t>drei bis fünf Jahre</w:t>
            </w:r>
            <w:r w:rsidRPr="002C50BC">
              <w:rPr>
                <w:szCs w:val="22"/>
              </w:rPr>
              <w:t xml:space="preserve"> Berufserfahrung in der Wissensvermittlung an die Personengruppe von Mitarbeitenden, die bei der gesetzlichen Kranken-/Pflegeversicherung und/oder beim Pflegestützpunkt eingesetzt sind.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C27" w14:textId="1015C859" w:rsidR="00904E7F" w:rsidRPr="001D3362" w:rsidRDefault="00904E7F" w:rsidP="007D113C">
            <w:pPr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>
              <w:rPr>
                <w:rFonts w:cs="Arial"/>
                <w:b/>
                <w:szCs w:val="20"/>
              </w:rPr>
              <w:object w:dxaOrig="1440" w:dyaOrig="1440" w14:anchorId="33395DDD">
                <v:shape id="_x0000_i1055" type="#_x0000_t75" style="width:12.75pt;height:21pt" o:ole="">
                  <v:imagedata r:id="rId11" o:title=""/>
                </v:shape>
                <w:control r:id="rId16" w:name="Ja211121" w:shapeid="_x0000_i1055"/>
              </w:object>
            </w:r>
          </w:p>
        </w:tc>
      </w:tr>
      <w:tr w:rsidR="00904E7F" w14:paraId="430D855E" w14:textId="77777777" w:rsidTr="007D113C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FBF5" w14:textId="77777777" w:rsidR="00904E7F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B3C8" w14:textId="77777777" w:rsidR="00904E7F" w:rsidRPr="004E6B99" w:rsidRDefault="00904E7F" w:rsidP="007D113C">
            <w:pPr>
              <w:rPr>
                <w:rFonts w:cs="Arial"/>
                <w:color w:val="000000"/>
                <w:szCs w:val="22"/>
              </w:rPr>
            </w:pPr>
            <w:r>
              <w:rPr>
                <w:szCs w:val="22"/>
              </w:rPr>
              <w:t>D</w:t>
            </w:r>
            <w:r w:rsidRPr="001A370B">
              <w:rPr>
                <w:szCs w:val="22"/>
              </w:rPr>
              <w:t xml:space="preserve">ie bei der Auftraggeberin </w:t>
            </w:r>
            <w:r>
              <w:rPr>
                <w:szCs w:val="22"/>
              </w:rPr>
              <w:t xml:space="preserve">hauptsächlich </w:t>
            </w:r>
            <w:r w:rsidRPr="001A370B">
              <w:rPr>
                <w:szCs w:val="22"/>
              </w:rPr>
              <w:t xml:space="preserve">eingesetzte </w:t>
            </w:r>
            <w:r w:rsidRPr="002C50BC">
              <w:rPr>
                <w:szCs w:val="22"/>
              </w:rPr>
              <w:t xml:space="preserve">Dozentin/Dozent für das Modul </w:t>
            </w:r>
            <w:r w:rsidRPr="002C50BC">
              <w:rPr>
                <w:rFonts w:cs="Arial"/>
                <w:b/>
                <w:bCs/>
                <w:shd w:val="clear" w:color="auto" w:fill="FFFFFF"/>
              </w:rPr>
              <w:t>Case-Management</w:t>
            </w:r>
            <w:r w:rsidRPr="002C50BC">
              <w:rPr>
                <w:szCs w:val="22"/>
              </w:rPr>
              <w:t xml:space="preserve"> verfügt </w:t>
            </w:r>
            <w:r w:rsidRPr="002C50BC">
              <w:rPr>
                <w:b/>
                <w:bCs/>
                <w:szCs w:val="22"/>
              </w:rPr>
              <w:t>mehr als fünf Jahre</w:t>
            </w:r>
            <w:r w:rsidRPr="002C50BC">
              <w:rPr>
                <w:szCs w:val="22"/>
              </w:rPr>
              <w:t xml:space="preserve"> Berufserfahrung in der Wissensvermittlung an die Personengruppe von</w:t>
            </w:r>
            <w:r>
              <w:rPr>
                <w:szCs w:val="22"/>
              </w:rPr>
              <w:t xml:space="preserve"> Mitarbeitenden, die bei der gesetzlichen Kranken-/Pflegeversicherung und/oder beim Pflegestützpunkt eingesetzt sind.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EF7" w14:textId="797DC96C" w:rsidR="00904E7F" w:rsidRPr="001D3362" w:rsidRDefault="00904E7F" w:rsidP="007D113C">
            <w:pPr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>
              <w:rPr>
                <w:rFonts w:cs="Arial"/>
                <w:b/>
                <w:szCs w:val="20"/>
              </w:rPr>
              <w:object w:dxaOrig="1440" w:dyaOrig="1440" w14:anchorId="3AD2BC7B">
                <v:shape id="_x0000_i1057" type="#_x0000_t75" style="width:12.75pt;height:21pt" o:ole="">
                  <v:imagedata r:id="rId11" o:title=""/>
                </v:shape>
                <w:control r:id="rId17" w:name="Ja2111311" w:shapeid="_x0000_i1057"/>
              </w:object>
            </w:r>
          </w:p>
        </w:tc>
      </w:tr>
    </w:tbl>
    <w:p w14:paraId="4A5A7BBA" w14:textId="57F817E9" w:rsidR="00B07935" w:rsidRDefault="00B07935" w:rsidP="00185E2F">
      <w:pPr>
        <w:spacing w:after="120" w:line="240" w:lineRule="auto"/>
        <w:jc w:val="both"/>
        <w:rPr>
          <w:rFonts w:ascii="Helvetica" w:hAnsi="Helvetica"/>
          <w:color w:val="333333"/>
          <w:shd w:val="clear" w:color="auto" w:fill="FFFFFF"/>
        </w:rPr>
      </w:pPr>
    </w:p>
    <w:p w14:paraId="0F66869E" w14:textId="58D2D384" w:rsidR="00F17550" w:rsidRDefault="00F17550" w:rsidP="00185E2F">
      <w:pPr>
        <w:spacing w:after="120" w:line="240" w:lineRule="auto"/>
        <w:jc w:val="both"/>
        <w:rPr>
          <w:rFonts w:ascii="Helvetica" w:hAnsi="Helvetica"/>
          <w:color w:val="333333"/>
          <w:shd w:val="clear" w:color="auto" w:fill="FFFFFF"/>
        </w:rPr>
      </w:pPr>
      <w:r>
        <w:rPr>
          <w:rFonts w:cs="Arial"/>
          <w:shd w:val="clear" w:color="auto" w:fill="FFFFFF"/>
        </w:rPr>
        <w:t>M</w:t>
      </w:r>
      <w:r w:rsidRPr="006513A7">
        <w:rPr>
          <w:rFonts w:cs="Arial"/>
          <w:shd w:val="clear" w:color="auto" w:fill="FFFFFF"/>
        </w:rPr>
        <w:t xml:space="preserve">achen Sie bitte nachfolgend Angaben zu </w:t>
      </w:r>
      <w:r>
        <w:rPr>
          <w:rFonts w:cs="Arial"/>
          <w:shd w:val="clear" w:color="auto" w:fill="FFFFFF"/>
        </w:rPr>
        <w:t>deren/</w:t>
      </w:r>
      <w:r w:rsidRPr="006513A7">
        <w:rPr>
          <w:rFonts w:cs="Arial"/>
          <w:shd w:val="clear" w:color="auto" w:fill="FFFFFF"/>
        </w:rPr>
        <w:t xml:space="preserve">dessen </w:t>
      </w:r>
      <w:r w:rsidR="0085226A">
        <w:rPr>
          <w:rFonts w:cs="Arial"/>
          <w:shd w:val="clear" w:color="auto" w:fill="FFFFFF"/>
        </w:rPr>
        <w:t xml:space="preserve">DGCC-Zertifizierung </w:t>
      </w:r>
      <w:r>
        <w:rPr>
          <w:rFonts w:cs="Arial"/>
          <w:shd w:val="clear" w:color="auto" w:fill="FFFFFF"/>
        </w:rPr>
        <w:t>(2.4.2)</w:t>
      </w:r>
      <w:r w:rsidRPr="006513A7">
        <w:rPr>
          <w:rFonts w:cs="Arial"/>
          <w:shd w:val="clear" w:color="auto" w:fill="FFFFFF"/>
        </w:rPr>
        <w:t>:</w:t>
      </w:r>
    </w:p>
    <w:p w14:paraId="14DDCE1B" w14:textId="77777777" w:rsidR="00752175" w:rsidRDefault="00752175" w:rsidP="00185E2F">
      <w:pPr>
        <w:spacing w:after="120" w:line="240" w:lineRule="auto"/>
        <w:jc w:val="both"/>
        <w:rPr>
          <w:rFonts w:ascii="Helvetica" w:hAnsi="Helvetica"/>
          <w:color w:val="333333"/>
          <w:shd w:val="clear" w:color="auto" w:fill="FFFFFF"/>
        </w:rPr>
      </w:pPr>
    </w:p>
    <w:tbl>
      <w:tblPr>
        <w:tblStyle w:val="Tabellenraster"/>
        <w:tblW w:w="9639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4"/>
        <w:gridCol w:w="6097"/>
        <w:gridCol w:w="2268"/>
      </w:tblGrid>
      <w:tr w:rsidR="00904E7F" w:rsidRPr="00C52504" w14:paraId="54EC3DB7" w14:textId="77777777" w:rsidTr="007D113C">
        <w:trPr>
          <w:trHeight w:val="403"/>
        </w:trPr>
        <w:tc>
          <w:tcPr>
            <w:tcW w:w="1274" w:type="dxa"/>
            <w:tcBorders>
              <w:bottom w:val="nil"/>
            </w:tcBorders>
            <w:shd w:val="clear" w:color="auto" w:fill="D9D9D9" w:themeFill="background1" w:themeFillShade="D9"/>
          </w:tcPr>
          <w:p w14:paraId="4A18DF3F" w14:textId="77777777" w:rsidR="00904E7F" w:rsidRPr="00C52504" w:rsidRDefault="00904E7F" w:rsidP="007D113C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br w:type="page"/>
            </w:r>
            <w:r>
              <w:rPr>
                <w:b/>
                <w:bCs/>
                <w:sz w:val="20"/>
                <w:szCs w:val="20"/>
              </w:rPr>
              <w:t>Wertung</w:t>
            </w:r>
          </w:p>
        </w:tc>
        <w:tc>
          <w:tcPr>
            <w:tcW w:w="6097" w:type="dxa"/>
            <w:tcBorders>
              <w:bottom w:val="nil"/>
            </w:tcBorders>
            <w:shd w:val="clear" w:color="auto" w:fill="D9D9D9" w:themeFill="background1" w:themeFillShade="D9"/>
          </w:tcPr>
          <w:p w14:paraId="373956A2" w14:textId="77777777" w:rsidR="00904E7F" w:rsidRPr="00C52504" w:rsidRDefault="00904E7F" w:rsidP="007D113C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Beschreibung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D9D9D9" w:themeFill="background1" w:themeFillShade="D9"/>
          </w:tcPr>
          <w:p w14:paraId="2DBD5ED8" w14:textId="77777777" w:rsidR="00904E7F" w:rsidRDefault="00904E7F" w:rsidP="007D113C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Bitte auswählen</w:t>
            </w:r>
          </w:p>
        </w:tc>
      </w:tr>
      <w:tr w:rsidR="00904E7F" w:rsidRPr="007F544C" w14:paraId="255120AF" w14:textId="77777777" w:rsidTr="007D113C">
        <w:trPr>
          <w:trHeight w:val="202"/>
        </w:trPr>
        <w:tc>
          <w:tcPr>
            <w:tcW w:w="1274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060866A2" w14:textId="77777777" w:rsidR="00904E7F" w:rsidRPr="007F544C" w:rsidRDefault="00904E7F" w:rsidP="007D113C">
            <w:pPr>
              <w:rPr>
                <w:sz w:val="18"/>
                <w:szCs w:val="18"/>
              </w:rPr>
            </w:pPr>
          </w:p>
        </w:tc>
        <w:tc>
          <w:tcPr>
            <w:tcW w:w="609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0B55FD77" w14:textId="77777777" w:rsidR="00904E7F" w:rsidRPr="007F544C" w:rsidRDefault="00904E7F" w:rsidP="007D113C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7CE982F0" w14:textId="77777777" w:rsidR="00904E7F" w:rsidRPr="007F544C" w:rsidRDefault="00904E7F" w:rsidP="007D113C">
            <w:pPr>
              <w:rPr>
                <w:sz w:val="18"/>
                <w:szCs w:val="18"/>
              </w:rPr>
            </w:pPr>
          </w:p>
        </w:tc>
      </w:tr>
      <w:tr w:rsidR="00904E7F" w:rsidRPr="00E50E8C" w14:paraId="3AE1420E" w14:textId="77777777" w:rsidTr="007D113C">
        <w:trPr>
          <w:trHeight w:val="39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97D7" w14:textId="77777777" w:rsidR="00904E7F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EAC5" w14:textId="77777777" w:rsidR="00904E7F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  <w:r w:rsidRPr="001A370B">
              <w:rPr>
                <w:szCs w:val="22"/>
              </w:rPr>
              <w:t xml:space="preserve">ie bei der Auftraggeberin </w:t>
            </w:r>
            <w:r>
              <w:rPr>
                <w:szCs w:val="22"/>
              </w:rPr>
              <w:t xml:space="preserve">hauptsächlich </w:t>
            </w:r>
            <w:r w:rsidRPr="001A370B">
              <w:rPr>
                <w:szCs w:val="22"/>
              </w:rPr>
              <w:t xml:space="preserve">eingesetzte </w:t>
            </w:r>
            <w:r>
              <w:rPr>
                <w:szCs w:val="22"/>
              </w:rPr>
              <w:t>Dozentin/Dozent</w:t>
            </w:r>
            <w:r w:rsidRPr="001A370B">
              <w:rPr>
                <w:szCs w:val="22"/>
              </w:rPr>
              <w:t xml:space="preserve"> für</w:t>
            </w:r>
            <w:r>
              <w:rPr>
                <w:szCs w:val="22"/>
              </w:rPr>
              <w:t xml:space="preserve"> das Modul </w:t>
            </w:r>
            <w:r w:rsidRPr="002C50BC">
              <w:rPr>
                <w:rFonts w:cs="Arial"/>
                <w:b/>
                <w:bCs/>
                <w:shd w:val="clear" w:color="auto" w:fill="FFFFFF"/>
              </w:rPr>
              <w:t>Case-Management</w:t>
            </w:r>
            <w:r w:rsidRPr="001A370B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verfügt </w:t>
            </w:r>
            <w:r w:rsidRPr="001A370B">
              <w:rPr>
                <w:szCs w:val="22"/>
              </w:rPr>
              <w:t>über</w:t>
            </w:r>
            <w:r>
              <w:rPr>
                <w:szCs w:val="22"/>
              </w:rPr>
              <w:t xml:space="preserve"> </w:t>
            </w:r>
            <w:r w:rsidRPr="00881B06">
              <w:rPr>
                <w:b/>
                <w:bCs/>
                <w:szCs w:val="22"/>
              </w:rPr>
              <w:t>keine</w:t>
            </w:r>
            <w:r>
              <w:rPr>
                <w:szCs w:val="22"/>
              </w:rPr>
              <w:t xml:space="preserve"> gültige Zertifizierung der </w:t>
            </w:r>
            <w:r w:rsidRPr="00637FCB">
              <w:rPr>
                <w:rFonts w:cs="Arial"/>
                <w:szCs w:val="22"/>
                <w:u w:val="single"/>
              </w:rPr>
              <w:t>Deutsche Gesellschaft für Care und Case Management e. V. (DGCC-Zertifizierung).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7557" w14:textId="2128BE71" w:rsidR="00904E7F" w:rsidRDefault="00904E7F" w:rsidP="007D113C">
            <w:pPr>
              <w:jc w:val="center"/>
              <w:rPr>
                <w:szCs w:val="22"/>
              </w:rPr>
            </w:pPr>
            <w:r>
              <w:rPr>
                <w:rFonts w:cs="Arial"/>
                <w:b/>
                <w:szCs w:val="20"/>
              </w:rPr>
              <w:object w:dxaOrig="1440" w:dyaOrig="1440" w14:anchorId="020B46AA">
                <v:shape id="_x0000_i1059" type="#_x0000_t75" style="width:12.75pt;height:21pt" o:ole="">
                  <v:imagedata r:id="rId11" o:title=""/>
                </v:shape>
                <w:control r:id="rId18" w:name="Ja211142" w:shapeid="_x0000_i1059"/>
              </w:object>
            </w:r>
          </w:p>
        </w:tc>
      </w:tr>
      <w:tr w:rsidR="00904E7F" w:rsidRPr="00E50E8C" w14:paraId="76A4C723" w14:textId="77777777" w:rsidTr="007D113C">
        <w:trPr>
          <w:trHeight w:val="39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D672" w14:textId="77777777" w:rsidR="00904E7F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B891" w14:textId="77777777" w:rsidR="00904E7F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  <w:r w:rsidRPr="001A370B">
              <w:rPr>
                <w:szCs w:val="22"/>
              </w:rPr>
              <w:t xml:space="preserve">ie bei der Auftraggeberin </w:t>
            </w:r>
            <w:r>
              <w:rPr>
                <w:szCs w:val="22"/>
              </w:rPr>
              <w:t xml:space="preserve">hauptsächlich </w:t>
            </w:r>
            <w:r w:rsidRPr="001A370B">
              <w:rPr>
                <w:szCs w:val="22"/>
              </w:rPr>
              <w:t xml:space="preserve">eingesetzte </w:t>
            </w:r>
            <w:r>
              <w:rPr>
                <w:szCs w:val="22"/>
              </w:rPr>
              <w:t>Dozentin/Dozent</w:t>
            </w:r>
            <w:r w:rsidRPr="001A370B">
              <w:rPr>
                <w:szCs w:val="22"/>
              </w:rPr>
              <w:t xml:space="preserve"> für</w:t>
            </w:r>
            <w:r>
              <w:rPr>
                <w:szCs w:val="22"/>
              </w:rPr>
              <w:t xml:space="preserve"> das Modul </w:t>
            </w:r>
            <w:r w:rsidRPr="002C50BC">
              <w:rPr>
                <w:rFonts w:cs="Arial"/>
                <w:b/>
                <w:bCs/>
                <w:shd w:val="clear" w:color="auto" w:fill="FFFFFF"/>
              </w:rPr>
              <w:t>Case-Management</w:t>
            </w:r>
            <w:r w:rsidRPr="001A370B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verfügt </w:t>
            </w:r>
            <w:r w:rsidRPr="001A370B">
              <w:rPr>
                <w:szCs w:val="22"/>
              </w:rPr>
              <w:t>über</w:t>
            </w:r>
            <w:r>
              <w:rPr>
                <w:szCs w:val="22"/>
              </w:rPr>
              <w:t xml:space="preserve"> </w:t>
            </w:r>
            <w:r w:rsidRPr="00881B06">
              <w:rPr>
                <w:b/>
                <w:bCs/>
                <w:szCs w:val="22"/>
              </w:rPr>
              <w:t>eine</w:t>
            </w:r>
            <w:r>
              <w:rPr>
                <w:szCs w:val="22"/>
              </w:rPr>
              <w:t xml:space="preserve"> gültige Zertifizierung der </w:t>
            </w:r>
            <w:r w:rsidRPr="00637FCB">
              <w:rPr>
                <w:rFonts w:cs="Arial"/>
                <w:szCs w:val="22"/>
                <w:u w:val="single"/>
              </w:rPr>
              <w:t>Deutsche Gesellschaft für Care und Case Management e. V. (DGCC-Zertifizierung).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74E8" w14:textId="419E8FA9" w:rsidR="00904E7F" w:rsidRDefault="00904E7F" w:rsidP="007D113C">
            <w:pPr>
              <w:jc w:val="center"/>
              <w:rPr>
                <w:szCs w:val="22"/>
              </w:rPr>
            </w:pPr>
            <w:r>
              <w:rPr>
                <w:rFonts w:cs="Arial"/>
                <w:b/>
                <w:szCs w:val="20"/>
              </w:rPr>
              <w:object w:dxaOrig="1440" w:dyaOrig="1440" w14:anchorId="05A29ACA">
                <v:shape id="_x0000_i1061" type="#_x0000_t75" style="width:12.75pt;height:21pt" o:ole="">
                  <v:imagedata r:id="rId11" o:title=""/>
                </v:shape>
                <w:control r:id="rId19" w:name="Ja2111212" w:shapeid="_x0000_i1061"/>
              </w:object>
            </w:r>
          </w:p>
        </w:tc>
      </w:tr>
    </w:tbl>
    <w:p w14:paraId="27D5A659" w14:textId="77777777" w:rsidR="00752175" w:rsidRDefault="00752175" w:rsidP="00185E2F">
      <w:pPr>
        <w:spacing w:after="120" w:line="240" w:lineRule="auto"/>
        <w:jc w:val="both"/>
        <w:rPr>
          <w:rFonts w:ascii="Helvetica" w:hAnsi="Helvetica"/>
          <w:color w:val="333333"/>
          <w:shd w:val="clear" w:color="auto" w:fill="FFFFFF"/>
        </w:rPr>
      </w:pPr>
    </w:p>
    <w:p w14:paraId="0C4958E7" w14:textId="450B7817" w:rsidR="00B07935" w:rsidRDefault="00185E2F" w:rsidP="00185E2F">
      <w:pPr>
        <w:pStyle w:val="GleissTextformat"/>
        <w:spacing w:line="24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1A1A64">
        <w:rPr>
          <w:rFonts w:ascii="Arial" w:hAnsi="Arial" w:cs="Arial"/>
          <w:b/>
          <w:bCs/>
          <w:sz w:val="22"/>
          <w:szCs w:val="22"/>
        </w:rPr>
        <w:t>ACHTUNG</w:t>
      </w:r>
      <w:r>
        <w:rPr>
          <w:rFonts w:ascii="Arial" w:hAnsi="Arial" w:cs="Arial"/>
          <w:sz w:val="22"/>
          <w:szCs w:val="22"/>
        </w:rPr>
        <w:t xml:space="preserve">: </w:t>
      </w:r>
      <w:r w:rsidRPr="001A370B">
        <w:rPr>
          <w:rFonts w:ascii="Arial" w:hAnsi="Arial" w:cs="Arial"/>
          <w:sz w:val="22"/>
          <w:szCs w:val="22"/>
        </w:rPr>
        <w:t xml:space="preserve">Mit </w:t>
      </w:r>
      <w:r w:rsidRPr="001A1A64">
        <w:rPr>
          <w:rFonts w:ascii="Arial" w:hAnsi="Arial" w:cs="Arial"/>
          <w:b/>
          <w:bCs/>
          <w:sz w:val="22"/>
          <w:szCs w:val="22"/>
          <w:u w:val="single"/>
        </w:rPr>
        <w:t>dem Angebot</w:t>
      </w:r>
      <w:r w:rsidRPr="001A37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ist</w:t>
      </w:r>
      <w:r w:rsidRPr="001A37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ein </w:t>
      </w:r>
      <w:r w:rsidRPr="001A370B">
        <w:rPr>
          <w:rFonts w:ascii="Arial" w:hAnsi="Arial" w:cs="Arial"/>
          <w:sz w:val="22"/>
          <w:szCs w:val="22"/>
        </w:rPr>
        <w:t>geeignete</w:t>
      </w:r>
      <w:r>
        <w:rPr>
          <w:rFonts w:ascii="Arial" w:hAnsi="Arial" w:cs="Arial"/>
          <w:sz w:val="22"/>
          <w:szCs w:val="22"/>
        </w:rPr>
        <w:t>r</w:t>
      </w:r>
      <w:r w:rsidRPr="001A370B">
        <w:rPr>
          <w:rFonts w:ascii="Arial" w:hAnsi="Arial" w:cs="Arial"/>
          <w:sz w:val="22"/>
          <w:szCs w:val="22"/>
        </w:rPr>
        <w:t xml:space="preserve"> </w:t>
      </w:r>
      <w:r w:rsidRPr="001A1A64">
        <w:rPr>
          <w:rFonts w:ascii="Arial" w:hAnsi="Arial" w:cs="Arial"/>
          <w:b/>
          <w:bCs/>
          <w:sz w:val="22"/>
          <w:szCs w:val="22"/>
          <w:u w:val="single"/>
        </w:rPr>
        <w:t>Nachweis</w:t>
      </w:r>
      <w:r w:rsidRPr="001A370B">
        <w:rPr>
          <w:rFonts w:ascii="Arial" w:hAnsi="Arial" w:cs="Arial"/>
          <w:sz w:val="22"/>
          <w:szCs w:val="22"/>
        </w:rPr>
        <w:t xml:space="preserve"> für die Berufserfahrung </w:t>
      </w:r>
      <w:r w:rsidR="00F17550">
        <w:rPr>
          <w:rFonts w:ascii="Arial" w:hAnsi="Arial" w:cs="Arial"/>
          <w:sz w:val="22"/>
          <w:szCs w:val="22"/>
        </w:rPr>
        <w:t xml:space="preserve">und DGCC-Zertifizierung </w:t>
      </w:r>
      <w:r w:rsidRPr="001A370B">
        <w:rPr>
          <w:rFonts w:ascii="Arial" w:hAnsi="Arial" w:cs="Arial"/>
          <w:sz w:val="22"/>
          <w:szCs w:val="22"/>
        </w:rPr>
        <w:t xml:space="preserve">gemäß eines Personalprofils für die </w:t>
      </w:r>
      <w:r w:rsidR="00110F90">
        <w:rPr>
          <w:rFonts w:ascii="Arial" w:hAnsi="Arial" w:cs="Arial"/>
          <w:sz w:val="22"/>
          <w:szCs w:val="22"/>
        </w:rPr>
        <w:t xml:space="preserve">hauptsächlich </w:t>
      </w:r>
      <w:r w:rsidRPr="001A370B">
        <w:rPr>
          <w:rFonts w:ascii="Arial" w:hAnsi="Arial" w:cs="Arial"/>
          <w:sz w:val="22"/>
          <w:szCs w:val="22"/>
        </w:rPr>
        <w:t xml:space="preserve">eingesetzte </w:t>
      </w:r>
      <w:r>
        <w:rPr>
          <w:rFonts w:ascii="Arial" w:hAnsi="Arial" w:cs="Arial"/>
          <w:sz w:val="22"/>
          <w:szCs w:val="22"/>
        </w:rPr>
        <w:t xml:space="preserve">Dozentin/Dozent für </w:t>
      </w:r>
      <w:r w:rsidRPr="00D35451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as Modul</w:t>
      </w:r>
      <w:r w:rsidRPr="00D35451">
        <w:rPr>
          <w:rFonts w:ascii="Arial" w:hAnsi="Arial" w:cs="Arial"/>
          <w:sz w:val="22"/>
          <w:szCs w:val="22"/>
        </w:rPr>
        <w:t xml:space="preserve"> </w:t>
      </w:r>
      <w:r w:rsidRPr="002C50BC">
        <w:rPr>
          <w:rFonts w:ascii="Arial" w:hAnsi="Arial" w:cs="Arial"/>
          <w:b/>
          <w:bCs/>
          <w:sz w:val="22"/>
          <w:szCs w:val="22"/>
          <w:shd w:val="clear" w:color="auto" w:fill="FFFFFF"/>
        </w:rPr>
        <w:t>Case-Management</w:t>
      </w:r>
      <w:r w:rsidRPr="001A370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der die</w:t>
      </w:r>
      <w:r w:rsidRPr="001A370B">
        <w:rPr>
          <w:rFonts w:ascii="Arial" w:hAnsi="Arial" w:cs="Arial"/>
          <w:sz w:val="22"/>
          <w:szCs w:val="22"/>
        </w:rPr>
        <w:t xml:space="preserve"> oben gemachte Angaben beleg</w:t>
      </w:r>
      <w:r>
        <w:rPr>
          <w:rFonts w:ascii="Arial" w:hAnsi="Arial" w:cs="Arial"/>
          <w:sz w:val="22"/>
          <w:szCs w:val="22"/>
        </w:rPr>
        <w:t xml:space="preserve">t, </w:t>
      </w:r>
      <w:r w:rsidRPr="001A1A64">
        <w:rPr>
          <w:rFonts w:ascii="Arial" w:hAnsi="Arial" w:cs="Arial"/>
          <w:b/>
          <w:bCs/>
          <w:sz w:val="22"/>
          <w:szCs w:val="22"/>
          <w:u w:val="single"/>
        </w:rPr>
        <w:t>einzureichen</w:t>
      </w:r>
      <w:r>
        <w:rPr>
          <w:rFonts w:ascii="Arial" w:hAnsi="Arial" w:cs="Arial"/>
          <w:b/>
          <w:bCs/>
          <w:sz w:val="22"/>
          <w:szCs w:val="22"/>
          <w:u w:val="single"/>
        </w:rPr>
        <w:t>!</w:t>
      </w:r>
    </w:p>
    <w:p w14:paraId="757993FA" w14:textId="77777777" w:rsidR="00B07935" w:rsidRDefault="00B07935">
      <w:pPr>
        <w:spacing w:line="240" w:lineRule="auto"/>
        <w:rPr>
          <w:rFonts w:cs="Arial"/>
          <w:b/>
          <w:bCs/>
          <w:szCs w:val="22"/>
          <w:u w:val="single"/>
        </w:rPr>
      </w:pPr>
      <w:r>
        <w:rPr>
          <w:rFonts w:cs="Arial"/>
          <w:b/>
          <w:bCs/>
          <w:szCs w:val="22"/>
          <w:u w:val="single"/>
        </w:rPr>
        <w:br w:type="page"/>
      </w:r>
    </w:p>
    <w:p w14:paraId="74E45095" w14:textId="77777777" w:rsidR="00185E2F" w:rsidRPr="001A370B" w:rsidRDefault="00185E2F" w:rsidP="00185E2F">
      <w:pPr>
        <w:pStyle w:val="GleissTextformat"/>
        <w:spacing w:line="240" w:lineRule="auto"/>
        <w:rPr>
          <w:rFonts w:ascii="Arial" w:hAnsi="Arial" w:cs="Arial"/>
          <w:sz w:val="22"/>
          <w:szCs w:val="22"/>
        </w:rPr>
      </w:pPr>
      <w:r w:rsidRPr="001A370B">
        <w:rPr>
          <w:rFonts w:ascii="Arial" w:hAnsi="Arial" w:cs="Arial"/>
          <w:sz w:val="22"/>
          <w:szCs w:val="22"/>
        </w:rPr>
        <w:lastRenderedPageBreak/>
        <w:t>D</w:t>
      </w:r>
      <w:r>
        <w:rPr>
          <w:rFonts w:ascii="Arial" w:hAnsi="Arial" w:cs="Arial"/>
          <w:sz w:val="22"/>
          <w:szCs w:val="22"/>
        </w:rPr>
        <w:t>er</w:t>
      </w:r>
      <w:r w:rsidRPr="001A370B">
        <w:rPr>
          <w:rFonts w:ascii="Arial" w:hAnsi="Arial" w:cs="Arial"/>
          <w:sz w:val="22"/>
          <w:szCs w:val="22"/>
        </w:rPr>
        <w:t xml:space="preserve"> Nachweis in Form eines Personalprofils beinhalte</w:t>
      </w:r>
      <w:r>
        <w:rPr>
          <w:rFonts w:ascii="Arial" w:hAnsi="Arial" w:cs="Arial"/>
          <w:sz w:val="22"/>
          <w:szCs w:val="22"/>
        </w:rPr>
        <w:t>t</w:t>
      </w:r>
      <w:r w:rsidRPr="001A370B">
        <w:rPr>
          <w:rFonts w:ascii="Arial" w:hAnsi="Arial" w:cs="Arial"/>
          <w:sz w:val="22"/>
          <w:szCs w:val="22"/>
        </w:rPr>
        <w:t xml:space="preserve"> mindestens:</w:t>
      </w:r>
    </w:p>
    <w:p w14:paraId="75F46CF2" w14:textId="77777777" w:rsidR="00185E2F" w:rsidRDefault="00185E2F" w:rsidP="00185E2F">
      <w:pPr>
        <w:pStyle w:val="GleissTextformat"/>
        <w:numPr>
          <w:ilvl w:val="0"/>
          <w:numId w:val="28"/>
        </w:numPr>
        <w:spacing w:line="240" w:lineRule="auto"/>
        <w:rPr>
          <w:rFonts w:ascii="Arial" w:hAnsi="Arial" w:cs="Arial"/>
          <w:sz w:val="22"/>
          <w:szCs w:val="22"/>
        </w:rPr>
      </w:pPr>
      <w:r w:rsidRPr="004B0B31">
        <w:rPr>
          <w:rFonts w:ascii="Arial" w:hAnsi="Arial" w:cs="Arial"/>
          <w:sz w:val="22"/>
          <w:szCs w:val="22"/>
        </w:rPr>
        <w:t>Name der Dozentin/des Dozenten,</w:t>
      </w:r>
    </w:p>
    <w:p w14:paraId="1F705CA1" w14:textId="1C927A90" w:rsidR="00F17550" w:rsidRPr="004B0B31" w:rsidRDefault="00F17550" w:rsidP="00185E2F">
      <w:pPr>
        <w:pStyle w:val="GleissTextformat"/>
        <w:numPr>
          <w:ilvl w:val="0"/>
          <w:numId w:val="28"/>
        </w:num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Ggf. die DGCC-Zertifizierung,</w:t>
      </w:r>
    </w:p>
    <w:p w14:paraId="3D0473D4" w14:textId="77777777" w:rsidR="00185E2F" w:rsidRPr="000A43B3" w:rsidRDefault="00185E2F" w:rsidP="00185E2F">
      <w:pPr>
        <w:pStyle w:val="GleissTextformat"/>
        <w:numPr>
          <w:ilvl w:val="0"/>
          <w:numId w:val="28"/>
        </w:num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</w:t>
      </w:r>
      <w:r w:rsidRPr="00866A60">
        <w:rPr>
          <w:rFonts w:ascii="Arial" w:hAnsi="Arial" w:cs="Arial"/>
          <w:sz w:val="22"/>
          <w:szCs w:val="22"/>
        </w:rPr>
        <w:t xml:space="preserve"> wichtigs</w:t>
      </w:r>
      <w:r>
        <w:rPr>
          <w:rFonts w:ascii="Arial" w:hAnsi="Arial" w:cs="Arial"/>
          <w:sz w:val="22"/>
          <w:szCs w:val="22"/>
        </w:rPr>
        <w:t>ten</w:t>
      </w:r>
      <w:r w:rsidRPr="00866A60">
        <w:rPr>
          <w:rFonts w:ascii="Arial" w:hAnsi="Arial" w:cs="Arial"/>
          <w:sz w:val="22"/>
          <w:szCs w:val="22"/>
        </w:rPr>
        <w:t xml:space="preserve"> Stationen der Karriere, die aufzeigen, was </w:t>
      </w:r>
      <w:r>
        <w:rPr>
          <w:rFonts w:ascii="Arial" w:hAnsi="Arial" w:cs="Arial"/>
          <w:sz w:val="22"/>
          <w:szCs w:val="22"/>
        </w:rPr>
        <w:t xml:space="preserve">die Dozentin/der Dozent </w:t>
      </w:r>
      <w:r w:rsidRPr="00866A60">
        <w:rPr>
          <w:rFonts w:ascii="Arial" w:hAnsi="Arial" w:cs="Arial"/>
          <w:sz w:val="22"/>
          <w:szCs w:val="22"/>
        </w:rPr>
        <w:t xml:space="preserve">an </w:t>
      </w:r>
      <w:r>
        <w:rPr>
          <w:rFonts w:ascii="Arial" w:hAnsi="Arial" w:cs="Arial"/>
          <w:sz w:val="22"/>
          <w:szCs w:val="22"/>
        </w:rPr>
        <w:t>Berufserfahrung</w:t>
      </w:r>
      <w:r w:rsidRPr="00866A60">
        <w:rPr>
          <w:rFonts w:ascii="Arial" w:hAnsi="Arial" w:cs="Arial"/>
          <w:sz w:val="22"/>
          <w:szCs w:val="22"/>
        </w:rPr>
        <w:t xml:space="preserve"> mitbringt.</w:t>
      </w:r>
    </w:p>
    <w:p w14:paraId="6EDC65DA" w14:textId="77777777" w:rsidR="00185E2F" w:rsidRPr="000A43B3" w:rsidRDefault="00185E2F" w:rsidP="00185E2F">
      <w:pPr>
        <w:pStyle w:val="GleissTextformat"/>
        <w:spacing w:line="240" w:lineRule="auto"/>
        <w:rPr>
          <w:rFonts w:ascii="Arial" w:hAnsi="Arial" w:cs="Arial"/>
          <w:sz w:val="22"/>
          <w:szCs w:val="22"/>
        </w:rPr>
      </w:pPr>
      <w:r w:rsidRPr="000A43B3">
        <w:rPr>
          <w:rFonts w:ascii="Arial" w:hAnsi="Arial" w:cs="Arial"/>
          <w:sz w:val="22"/>
          <w:szCs w:val="22"/>
        </w:rPr>
        <w:t>Bitte verzichten Sie bei de</w:t>
      </w:r>
      <w:r>
        <w:rPr>
          <w:rFonts w:ascii="Arial" w:hAnsi="Arial" w:cs="Arial"/>
          <w:sz w:val="22"/>
          <w:szCs w:val="22"/>
        </w:rPr>
        <w:t>m</w:t>
      </w:r>
      <w:r w:rsidRPr="000A43B3">
        <w:rPr>
          <w:rFonts w:ascii="Arial" w:hAnsi="Arial" w:cs="Arial"/>
          <w:sz w:val="22"/>
          <w:szCs w:val="22"/>
        </w:rPr>
        <w:t xml:space="preserve"> Personalprofil auf Fotos und weitere personenbezogenen Angaben (Geburtsdaten, Adressen etc.).</w:t>
      </w:r>
    </w:p>
    <w:p w14:paraId="183C543C" w14:textId="257F61CE" w:rsidR="00185E2F" w:rsidRPr="00731E75" w:rsidRDefault="00185E2F" w:rsidP="00185E2F">
      <w:pPr>
        <w:spacing w:line="240" w:lineRule="auto"/>
        <w:jc w:val="both"/>
      </w:pPr>
      <w:r w:rsidRPr="00731E75">
        <w:t>Bitte fügen Sie den Dateinamen de</w:t>
      </w:r>
      <w:r>
        <w:t>s</w:t>
      </w:r>
      <w:r w:rsidRPr="00731E75">
        <w:t xml:space="preserve"> </w:t>
      </w:r>
      <w:r>
        <w:t>eingereichten</w:t>
      </w:r>
      <w:r w:rsidRPr="00731E75">
        <w:t xml:space="preserve"> </w:t>
      </w:r>
      <w:r>
        <w:t xml:space="preserve">Personalprofils </w:t>
      </w:r>
      <w:r w:rsidRPr="00731E75">
        <w:t>in das entsprechende Textfeld ein:</w:t>
      </w:r>
      <w:r>
        <w:t xml:space="preserve"> </w:t>
      </w:r>
      <w:sdt>
        <w:sdtPr>
          <w:rPr>
            <w:szCs w:val="22"/>
          </w:rPr>
          <w:id w:val="479277680"/>
          <w:placeholder>
            <w:docPart w:val="F7FFA1BF3F5F4635A089414BA2524BBE"/>
          </w:placeholder>
        </w:sdtPr>
        <w:sdtEndPr/>
        <w:sdtContent>
          <w:sdt>
            <w:sdtPr>
              <w:id w:val="939108204"/>
              <w:placeholder>
                <w:docPart w:val="589CEE9E1E3E4A99A893DBB8E9930CC6"/>
              </w:placeholder>
              <w:showingPlcHdr/>
            </w:sdtPr>
            <w:sdtEndPr/>
            <w:sdtContent>
              <w:permStart w:id="1411869911" w:edGrp="everyone"/>
              <w:r w:rsidR="00F17550" w:rsidRPr="00F17550">
                <w:rPr>
                  <w:b/>
                  <w:bCs/>
                </w:rPr>
                <w:t>Klicken oder tippen Sie hier, um Text einzugeben.</w:t>
              </w:r>
              <w:permEnd w:id="1411869911"/>
            </w:sdtContent>
          </w:sdt>
        </w:sdtContent>
      </w:sdt>
    </w:p>
    <w:p w14:paraId="071A42F9" w14:textId="3244410A" w:rsidR="00185E2F" w:rsidRDefault="00185E2F" w:rsidP="00185E2F">
      <w:pPr>
        <w:pStyle w:val="berschrift2"/>
        <w:numPr>
          <w:ilvl w:val="1"/>
          <w:numId w:val="26"/>
        </w:numPr>
      </w:pPr>
      <w:r>
        <w:t>Berufserfahrung Dozentin/Dozent Modul Recht</w:t>
      </w:r>
    </w:p>
    <w:p w14:paraId="1587FFA9" w14:textId="539026A6" w:rsidR="00185E2F" w:rsidRPr="006513A7" w:rsidRDefault="00185E2F" w:rsidP="00185E2F">
      <w:pPr>
        <w:spacing w:after="120"/>
        <w:jc w:val="both"/>
        <w:rPr>
          <w:rFonts w:cs="Arial"/>
          <w:shd w:val="clear" w:color="auto" w:fill="FFFFFF"/>
        </w:rPr>
      </w:pPr>
      <w:r w:rsidRPr="006513A7">
        <w:rPr>
          <w:rFonts w:cs="Arial"/>
          <w:u w:val="single"/>
          <w:shd w:val="clear" w:color="auto" w:fill="FFFFFF"/>
        </w:rPr>
        <w:t>Ziel des Qualitätskriteriums</w:t>
      </w:r>
      <w:r w:rsidRPr="006513A7">
        <w:rPr>
          <w:rFonts w:cs="Arial"/>
          <w:shd w:val="clear" w:color="auto" w:fill="FFFFFF"/>
        </w:rPr>
        <w:t>: Ziel der Auftraggeberin ist es, dass der Auftragnehmer eine qualitativ hochwertige Leistung erbringt. Um die Qualität zu gewährleisten, ist der Auftraggeberin die Erfahrung de</w:t>
      </w:r>
      <w:r>
        <w:rPr>
          <w:rFonts w:cs="Arial"/>
          <w:shd w:val="clear" w:color="auto" w:fill="FFFFFF"/>
        </w:rPr>
        <w:t>r</w:t>
      </w:r>
      <w:r w:rsidRPr="006513A7">
        <w:rPr>
          <w:rFonts w:cs="Arial"/>
          <w:shd w:val="clear" w:color="auto" w:fill="FFFFFF"/>
        </w:rPr>
        <w:t xml:space="preserve"> </w:t>
      </w:r>
      <w:r w:rsidR="00376458">
        <w:rPr>
          <w:rFonts w:cs="Arial"/>
          <w:shd w:val="clear" w:color="auto" w:fill="FFFFFF"/>
        </w:rPr>
        <w:t xml:space="preserve">hauptsächlich </w:t>
      </w:r>
      <w:r w:rsidRPr="006513A7">
        <w:rPr>
          <w:rFonts w:cs="Arial"/>
          <w:shd w:val="clear" w:color="auto" w:fill="FFFFFF"/>
        </w:rPr>
        <w:t>eingesetzte</w:t>
      </w:r>
      <w:r>
        <w:rPr>
          <w:rFonts w:cs="Arial"/>
          <w:shd w:val="clear" w:color="auto" w:fill="FFFFFF"/>
        </w:rPr>
        <w:t xml:space="preserve">n Dozentin/des </w:t>
      </w:r>
      <w:r w:rsidR="00376458">
        <w:rPr>
          <w:rFonts w:cs="Arial"/>
          <w:shd w:val="clear" w:color="auto" w:fill="FFFFFF"/>
        </w:rPr>
        <w:t xml:space="preserve">hauptsächlich </w:t>
      </w:r>
      <w:r>
        <w:rPr>
          <w:rFonts w:cs="Arial"/>
          <w:shd w:val="clear" w:color="auto" w:fill="FFFFFF"/>
        </w:rPr>
        <w:t>eingesetzten Dozenten</w:t>
      </w:r>
      <w:r w:rsidRPr="006513A7">
        <w:rPr>
          <w:rFonts w:cs="Arial"/>
          <w:shd w:val="clear" w:color="auto" w:fill="FFFFFF"/>
        </w:rPr>
        <w:t xml:space="preserve"> für d</w:t>
      </w:r>
      <w:r>
        <w:rPr>
          <w:rFonts w:cs="Arial"/>
          <w:shd w:val="clear" w:color="auto" w:fill="FFFFFF"/>
        </w:rPr>
        <w:t xml:space="preserve">as Modul </w:t>
      </w:r>
      <w:r w:rsidRPr="002C50BC">
        <w:rPr>
          <w:rFonts w:cs="Arial"/>
          <w:b/>
          <w:bCs/>
          <w:shd w:val="clear" w:color="auto" w:fill="FFFFFF"/>
        </w:rPr>
        <w:t>Recht</w:t>
      </w:r>
      <w:r w:rsidRPr="006513A7">
        <w:rPr>
          <w:rFonts w:cs="Arial"/>
          <w:shd w:val="clear" w:color="auto" w:fill="FFFFFF"/>
        </w:rPr>
        <w:t xml:space="preserve"> ein aussagekräftiges Kriterium.</w:t>
      </w:r>
    </w:p>
    <w:p w14:paraId="1D67A886" w14:textId="68AAF070" w:rsidR="00185E2F" w:rsidRDefault="00185E2F" w:rsidP="00185E2F">
      <w:pPr>
        <w:spacing w:after="120"/>
        <w:jc w:val="both"/>
        <w:rPr>
          <w:rFonts w:cs="Arial"/>
          <w:shd w:val="clear" w:color="auto" w:fill="FFFFFF"/>
        </w:rPr>
      </w:pPr>
      <w:r w:rsidRPr="006513A7">
        <w:rPr>
          <w:rFonts w:cs="Arial"/>
          <w:shd w:val="clear" w:color="auto" w:fill="FFFFFF"/>
        </w:rPr>
        <w:t xml:space="preserve">Bitte nennen Sie den Namen </w:t>
      </w:r>
      <w:r w:rsidR="00376458">
        <w:rPr>
          <w:rFonts w:cs="Arial"/>
          <w:shd w:val="clear" w:color="auto" w:fill="FFFFFF"/>
        </w:rPr>
        <w:t xml:space="preserve">der/des hauptsächlich </w:t>
      </w:r>
      <w:r w:rsidRPr="006513A7">
        <w:rPr>
          <w:rFonts w:cs="Arial"/>
          <w:shd w:val="clear" w:color="auto" w:fill="FFFFFF"/>
        </w:rPr>
        <w:t xml:space="preserve">eingesetzten </w:t>
      </w:r>
      <w:r>
        <w:rPr>
          <w:rFonts w:cs="Arial"/>
          <w:shd w:val="clear" w:color="auto" w:fill="FFFFFF"/>
        </w:rPr>
        <w:t>Dozentin/Dozent</w:t>
      </w:r>
      <w:r w:rsidRPr="006513A7">
        <w:rPr>
          <w:rFonts w:cs="Arial"/>
          <w:shd w:val="clear" w:color="auto" w:fill="FFFFFF"/>
        </w:rPr>
        <w:t xml:space="preserve"> für d</w:t>
      </w:r>
      <w:r>
        <w:rPr>
          <w:rFonts w:cs="Arial"/>
          <w:shd w:val="clear" w:color="auto" w:fill="FFFFFF"/>
        </w:rPr>
        <w:t xml:space="preserve">as Modul </w:t>
      </w:r>
      <w:r w:rsidR="0044282D" w:rsidRPr="002C50BC">
        <w:rPr>
          <w:rFonts w:cs="Arial"/>
          <w:b/>
          <w:bCs/>
          <w:shd w:val="clear" w:color="auto" w:fill="FFFFFF"/>
        </w:rPr>
        <w:t>Recht</w:t>
      </w:r>
      <w:r w:rsidR="004514D7">
        <w:rPr>
          <w:rFonts w:cs="Arial"/>
          <w:shd w:val="clear" w:color="auto" w:fill="FFFFFF"/>
        </w:rPr>
        <w:t>.</w:t>
      </w:r>
    </w:p>
    <w:p w14:paraId="1E980907" w14:textId="77777777" w:rsidR="004514D7" w:rsidRDefault="004514D7" w:rsidP="004514D7">
      <w:pPr>
        <w:spacing w:after="120"/>
        <w:jc w:val="both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Hauptsächlich bedeutet hier, dass derjenige Dozent/diejenige Dozentin zu benennen ist, die/der die meisten Unterrichtseinheiten in diesem Themenfeld unterrichtet. </w:t>
      </w:r>
    </w:p>
    <w:p w14:paraId="2CB8E403" w14:textId="77777777" w:rsidR="00185E2F" w:rsidRPr="00C8609B" w:rsidRDefault="00185E2F" w:rsidP="00185E2F">
      <w:pPr>
        <w:spacing w:after="120"/>
        <w:jc w:val="both"/>
        <w:rPr>
          <w:rFonts w:cs="Arial"/>
          <w:shd w:val="clear" w:color="auto" w:fill="FFFFFF"/>
        </w:rPr>
      </w:pPr>
      <w:r w:rsidRPr="006513A7">
        <w:rPr>
          <w:rFonts w:ascii="Helvetica" w:hAnsi="Helvetica"/>
          <w:color w:val="333333"/>
          <w:shd w:val="clear" w:color="auto" w:fill="FFFFFF"/>
        </w:rPr>
        <w:t xml:space="preserve">Vor- und Nachname: </w:t>
      </w:r>
      <w:sdt>
        <w:sdtPr>
          <w:id w:val="818623275"/>
          <w:placeholder>
            <w:docPart w:val="EE3A4C03EDB4445C9BDE540D1C8F727B"/>
          </w:placeholder>
          <w:showingPlcHdr/>
        </w:sdtPr>
        <w:sdtEndPr/>
        <w:sdtContent>
          <w:permStart w:id="666055764" w:edGrp="everyone"/>
          <w:r w:rsidRPr="001D7239">
            <w:rPr>
              <w:b/>
              <w:bCs/>
            </w:rPr>
            <w:t>Klicken oder tippen Sie hier, um Text einzugeben.</w:t>
          </w:r>
          <w:permEnd w:id="666055764"/>
        </w:sdtContent>
      </w:sdt>
    </w:p>
    <w:p w14:paraId="37638EB3" w14:textId="77777777" w:rsidR="008E63C0" w:rsidRPr="00A522E5" w:rsidRDefault="008E63C0" w:rsidP="00185E2F">
      <w:pPr>
        <w:pStyle w:val="Listenabsatz"/>
        <w:tabs>
          <w:tab w:val="left" w:pos="142"/>
        </w:tabs>
        <w:ind w:left="360"/>
      </w:pPr>
    </w:p>
    <w:p w14:paraId="2159214F" w14:textId="77777777" w:rsidR="00185E2F" w:rsidRPr="006513A7" w:rsidRDefault="00185E2F" w:rsidP="00185E2F">
      <w:pPr>
        <w:spacing w:after="120"/>
        <w:jc w:val="both"/>
        <w:rPr>
          <w:rFonts w:cs="Arial"/>
          <w:shd w:val="clear" w:color="auto" w:fill="FFFFFF"/>
        </w:rPr>
      </w:pPr>
      <w:r w:rsidRPr="006513A7">
        <w:rPr>
          <w:rFonts w:cs="Arial"/>
          <w:shd w:val="clear" w:color="auto" w:fill="FFFFFF"/>
        </w:rPr>
        <w:t xml:space="preserve">und machen Sie bitte nachfolgend Angaben zu </w:t>
      </w:r>
      <w:r>
        <w:rPr>
          <w:rFonts w:cs="Arial"/>
          <w:shd w:val="clear" w:color="auto" w:fill="FFFFFF"/>
        </w:rPr>
        <w:t>deren/</w:t>
      </w:r>
      <w:r w:rsidRPr="006513A7">
        <w:rPr>
          <w:rFonts w:cs="Arial"/>
          <w:shd w:val="clear" w:color="auto" w:fill="FFFFFF"/>
        </w:rPr>
        <w:t>dessen Berufserfahrung:</w:t>
      </w:r>
    </w:p>
    <w:tbl>
      <w:tblPr>
        <w:tblStyle w:val="Tabellenraster"/>
        <w:tblW w:w="9639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3"/>
        <w:gridCol w:w="6520"/>
        <w:gridCol w:w="2126"/>
      </w:tblGrid>
      <w:tr w:rsidR="00904E7F" w14:paraId="506E2E57" w14:textId="77777777" w:rsidTr="007D113C">
        <w:trPr>
          <w:trHeight w:val="403"/>
        </w:trPr>
        <w:tc>
          <w:tcPr>
            <w:tcW w:w="993" w:type="dxa"/>
            <w:tcBorders>
              <w:bottom w:val="nil"/>
            </w:tcBorders>
            <w:shd w:val="clear" w:color="auto" w:fill="D9D9D9" w:themeFill="background1" w:themeFillShade="D9"/>
          </w:tcPr>
          <w:p w14:paraId="60EECCE6" w14:textId="77777777" w:rsidR="00904E7F" w:rsidRPr="00C52504" w:rsidRDefault="00904E7F" w:rsidP="007D113C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br w:type="page"/>
            </w:r>
            <w:r>
              <w:rPr>
                <w:b/>
                <w:bCs/>
                <w:sz w:val="20"/>
                <w:szCs w:val="20"/>
              </w:rPr>
              <w:t>Wertung</w:t>
            </w:r>
          </w:p>
        </w:tc>
        <w:tc>
          <w:tcPr>
            <w:tcW w:w="6520" w:type="dxa"/>
            <w:tcBorders>
              <w:bottom w:val="nil"/>
            </w:tcBorders>
            <w:shd w:val="clear" w:color="auto" w:fill="D9D9D9" w:themeFill="background1" w:themeFillShade="D9"/>
          </w:tcPr>
          <w:p w14:paraId="44377DBA" w14:textId="77777777" w:rsidR="00904E7F" w:rsidRPr="00C52504" w:rsidRDefault="00904E7F" w:rsidP="007D113C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Beschreibung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D9D9D9" w:themeFill="background1" w:themeFillShade="D9"/>
          </w:tcPr>
          <w:p w14:paraId="1FDF312C" w14:textId="77777777" w:rsidR="00904E7F" w:rsidRDefault="00904E7F" w:rsidP="007D113C">
            <w:pPr>
              <w:spacing w:before="60"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Bitte auswählen</w:t>
            </w:r>
          </w:p>
        </w:tc>
      </w:tr>
      <w:tr w:rsidR="00904E7F" w14:paraId="7F4368C7" w14:textId="77777777" w:rsidTr="007D113C">
        <w:trPr>
          <w:trHeight w:val="202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DF492C7" w14:textId="77777777" w:rsidR="00904E7F" w:rsidRPr="007F544C" w:rsidRDefault="00904E7F" w:rsidP="007D113C">
            <w:pPr>
              <w:rPr>
                <w:sz w:val="18"/>
                <w:szCs w:val="18"/>
              </w:rPr>
            </w:pPr>
          </w:p>
        </w:tc>
        <w:tc>
          <w:tcPr>
            <w:tcW w:w="6520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AAFA799" w14:textId="77777777" w:rsidR="00904E7F" w:rsidRPr="007F544C" w:rsidRDefault="00904E7F" w:rsidP="007D113C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5FBD611C" w14:textId="77777777" w:rsidR="00904E7F" w:rsidRPr="007F544C" w:rsidRDefault="00904E7F" w:rsidP="007D113C">
            <w:pPr>
              <w:rPr>
                <w:sz w:val="18"/>
                <w:szCs w:val="18"/>
              </w:rPr>
            </w:pPr>
          </w:p>
        </w:tc>
      </w:tr>
      <w:tr w:rsidR="00904E7F" w14:paraId="5974A762" w14:textId="77777777" w:rsidTr="007D113C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92ED" w14:textId="77777777" w:rsidR="00904E7F" w:rsidRPr="00E50E8C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7906" w14:textId="77777777" w:rsidR="00904E7F" w:rsidRPr="00E50E8C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  <w:r w:rsidRPr="001A370B">
              <w:rPr>
                <w:szCs w:val="22"/>
              </w:rPr>
              <w:t xml:space="preserve">ie bei der Auftraggeberin </w:t>
            </w:r>
            <w:r>
              <w:rPr>
                <w:szCs w:val="22"/>
              </w:rPr>
              <w:t xml:space="preserve">hauptsächlich </w:t>
            </w:r>
            <w:r w:rsidRPr="001A370B">
              <w:rPr>
                <w:szCs w:val="22"/>
              </w:rPr>
              <w:t xml:space="preserve">eingesetzte </w:t>
            </w:r>
            <w:r>
              <w:rPr>
                <w:szCs w:val="22"/>
              </w:rPr>
              <w:t>Dozentin/Dozent</w:t>
            </w:r>
            <w:r w:rsidRPr="001A370B">
              <w:rPr>
                <w:szCs w:val="22"/>
              </w:rPr>
              <w:t xml:space="preserve"> für</w:t>
            </w:r>
            <w:r>
              <w:rPr>
                <w:szCs w:val="22"/>
              </w:rPr>
              <w:t xml:space="preserve"> das Modul </w:t>
            </w:r>
            <w:r w:rsidRPr="002C50BC">
              <w:rPr>
                <w:rFonts w:cs="Arial"/>
                <w:b/>
                <w:bCs/>
                <w:shd w:val="clear" w:color="auto" w:fill="FFFFFF"/>
              </w:rPr>
              <w:t>Recht</w:t>
            </w:r>
            <w:r w:rsidRPr="002C50BC">
              <w:rPr>
                <w:b/>
                <w:bCs/>
                <w:szCs w:val="22"/>
              </w:rPr>
              <w:t xml:space="preserve"> </w:t>
            </w:r>
            <w:r>
              <w:rPr>
                <w:szCs w:val="22"/>
              </w:rPr>
              <w:t xml:space="preserve">verfügt </w:t>
            </w:r>
            <w:r w:rsidRPr="001A370B">
              <w:rPr>
                <w:szCs w:val="22"/>
              </w:rPr>
              <w:t xml:space="preserve">über </w:t>
            </w:r>
            <w:r w:rsidRPr="002C50BC">
              <w:rPr>
                <w:b/>
                <w:bCs/>
                <w:szCs w:val="22"/>
              </w:rPr>
              <w:t>weniger als drei</w:t>
            </w:r>
            <w:r w:rsidRPr="001A370B">
              <w:rPr>
                <w:szCs w:val="22"/>
              </w:rPr>
              <w:t xml:space="preserve"> </w:t>
            </w:r>
            <w:r w:rsidRPr="002C50BC">
              <w:rPr>
                <w:b/>
                <w:bCs/>
                <w:szCs w:val="22"/>
              </w:rPr>
              <w:t>Jahre</w:t>
            </w:r>
            <w:r w:rsidRPr="001A370B">
              <w:rPr>
                <w:szCs w:val="22"/>
              </w:rPr>
              <w:t xml:space="preserve"> Berufserfahrung </w:t>
            </w:r>
            <w:r>
              <w:rPr>
                <w:szCs w:val="22"/>
              </w:rPr>
              <w:t>in der Wissensvermittlung an die Personengruppe von Mitarbeitenden, die bei der gesetzlichen Kranken-/Pflegeversicherung und/oder beim Pflegestützpunkt eingesetzt sind.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9660" w14:textId="4626364B" w:rsidR="00904E7F" w:rsidRPr="001D3362" w:rsidRDefault="00904E7F" w:rsidP="007D113C">
            <w:pPr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>
              <w:rPr>
                <w:rFonts w:cs="Arial"/>
                <w:b/>
                <w:szCs w:val="20"/>
              </w:rPr>
              <w:object w:dxaOrig="1440" w:dyaOrig="1440" w14:anchorId="75DFCF0C">
                <v:shape id="_x0000_i1063" type="#_x0000_t75" style="width:12.75pt;height:21pt" o:ole="">
                  <v:imagedata r:id="rId11" o:title=""/>
                </v:shape>
                <w:control r:id="rId20" w:name="Ja211141" w:shapeid="_x0000_i1063"/>
              </w:object>
            </w:r>
          </w:p>
        </w:tc>
      </w:tr>
      <w:tr w:rsidR="00904E7F" w14:paraId="4C0A31D8" w14:textId="77777777" w:rsidTr="007D113C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184" w14:textId="77777777" w:rsidR="00904E7F" w:rsidRPr="00E50E8C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89C3" w14:textId="77777777" w:rsidR="00904E7F" w:rsidRPr="00E50E8C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  <w:r w:rsidRPr="001A370B">
              <w:rPr>
                <w:szCs w:val="22"/>
              </w:rPr>
              <w:t xml:space="preserve">ie bei der Auftraggeberin </w:t>
            </w:r>
            <w:r>
              <w:rPr>
                <w:szCs w:val="22"/>
              </w:rPr>
              <w:t xml:space="preserve">hauptsächlich </w:t>
            </w:r>
            <w:r w:rsidRPr="001A370B">
              <w:rPr>
                <w:szCs w:val="22"/>
              </w:rPr>
              <w:t xml:space="preserve">eingesetzte </w:t>
            </w:r>
            <w:r>
              <w:rPr>
                <w:szCs w:val="22"/>
              </w:rPr>
              <w:t>Dozentin/Dozent</w:t>
            </w:r>
            <w:r w:rsidRPr="001A370B">
              <w:rPr>
                <w:szCs w:val="22"/>
              </w:rPr>
              <w:t xml:space="preserve"> für</w:t>
            </w:r>
            <w:r>
              <w:rPr>
                <w:szCs w:val="22"/>
              </w:rPr>
              <w:t xml:space="preserve"> das Modul </w:t>
            </w:r>
            <w:r w:rsidRPr="002C50BC">
              <w:rPr>
                <w:rFonts w:cs="Arial"/>
                <w:b/>
                <w:bCs/>
                <w:shd w:val="clear" w:color="auto" w:fill="FFFFFF"/>
              </w:rPr>
              <w:t>Recht</w:t>
            </w:r>
            <w:r w:rsidRPr="002C50BC">
              <w:rPr>
                <w:szCs w:val="22"/>
              </w:rPr>
              <w:t xml:space="preserve"> verfügt </w:t>
            </w:r>
            <w:r w:rsidRPr="002C50BC">
              <w:rPr>
                <w:b/>
                <w:bCs/>
                <w:szCs w:val="22"/>
              </w:rPr>
              <w:t>drei bis fünf Jahre</w:t>
            </w:r>
            <w:r w:rsidRPr="001A370B">
              <w:rPr>
                <w:szCs w:val="22"/>
              </w:rPr>
              <w:t xml:space="preserve"> Berufserfahrung </w:t>
            </w:r>
            <w:r>
              <w:rPr>
                <w:szCs w:val="22"/>
              </w:rPr>
              <w:t>in der Wissensvermittlung an die Personengruppe von Mitarbeitenden, die bei der gesetzlichen Kranken-/Pflegeversicherung und/oder beim Pflegestützpunkt eingesetzt sind.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04EF" w14:textId="214DD20E" w:rsidR="00904E7F" w:rsidRPr="001D3362" w:rsidRDefault="00904E7F" w:rsidP="007D113C">
            <w:pPr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>
              <w:rPr>
                <w:rFonts w:cs="Arial"/>
                <w:b/>
                <w:szCs w:val="20"/>
              </w:rPr>
              <w:object w:dxaOrig="1440" w:dyaOrig="1440" w14:anchorId="2616E81C">
                <v:shape id="_x0000_i1065" type="#_x0000_t75" style="width:12.75pt;height:21pt" o:ole="">
                  <v:imagedata r:id="rId11" o:title=""/>
                </v:shape>
                <w:control r:id="rId21" w:name="Ja2111211" w:shapeid="_x0000_i1065"/>
              </w:object>
            </w:r>
          </w:p>
        </w:tc>
      </w:tr>
      <w:tr w:rsidR="00904E7F" w14:paraId="05516C3B" w14:textId="77777777" w:rsidTr="007D113C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1066" w14:textId="77777777" w:rsidR="00904E7F" w:rsidRDefault="00904E7F" w:rsidP="007D113C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E63A" w14:textId="77777777" w:rsidR="00904E7F" w:rsidRPr="004E6B99" w:rsidRDefault="00904E7F" w:rsidP="007D113C">
            <w:pPr>
              <w:rPr>
                <w:rFonts w:cs="Arial"/>
                <w:color w:val="000000"/>
                <w:szCs w:val="22"/>
              </w:rPr>
            </w:pPr>
            <w:r>
              <w:rPr>
                <w:szCs w:val="22"/>
              </w:rPr>
              <w:t>D</w:t>
            </w:r>
            <w:r w:rsidRPr="001A370B">
              <w:rPr>
                <w:szCs w:val="22"/>
              </w:rPr>
              <w:t xml:space="preserve">ie bei der Auftraggeberin </w:t>
            </w:r>
            <w:r>
              <w:rPr>
                <w:szCs w:val="22"/>
              </w:rPr>
              <w:t xml:space="preserve">hauptsächlich </w:t>
            </w:r>
            <w:r w:rsidRPr="001A370B">
              <w:rPr>
                <w:szCs w:val="22"/>
              </w:rPr>
              <w:t xml:space="preserve">eingesetzte </w:t>
            </w:r>
            <w:r>
              <w:rPr>
                <w:szCs w:val="22"/>
              </w:rPr>
              <w:t>Dozentin/Dozent</w:t>
            </w:r>
            <w:r w:rsidRPr="001A370B">
              <w:rPr>
                <w:szCs w:val="22"/>
              </w:rPr>
              <w:t xml:space="preserve"> für</w:t>
            </w:r>
            <w:r>
              <w:rPr>
                <w:szCs w:val="22"/>
              </w:rPr>
              <w:t xml:space="preserve"> das Modul </w:t>
            </w:r>
            <w:r w:rsidRPr="00446833">
              <w:rPr>
                <w:rFonts w:cs="Arial"/>
                <w:b/>
                <w:bCs/>
                <w:shd w:val="clear" w:color="auto" w:fill="FFFFFF"/>
              </w:rPr>
              <w:t>Recht</w:t>
            </w:r>
            <w:r>
              <w:rPr>
                <w:szCs w:val="22"/>
              </w:rPr>
              <w:t xml:space="preserve"> verfügt </w:t>
            </w:r>
            <w:r w:rsidRPr="00446833">
              <w:rPr>
                <w:b/>
                <w:bCs/>
                <w:szCs w:val="22"/>
              </w:rPr>
              <w:t>mehr als fünf Jahre</w:t>
            </w:r>
            <w:r w:rsidRPr="001A370B">
              <w:rPr>
                <w:szCs w:val="22"/>
              </w:rPr>
              <w:t xml:space="preserve"> Berufserfahrung </w:t>
            </w:r>
            <w:r>
              <w:rPr>
                <w:szCs w:val="22"/>
              </w:rPr>
              <w:t>in der Wissensvermittlung an die Personengruppe von Mitarbeitenden, die bei der gesetzlichen Kranken-/Pflegeversicherung und/oder beim Pflegestützpunkt eingesetzt sind.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42B8" w14:textId="06C58220" w:rsidR="00904E7F" w:rsidRPr="001D3362" w:rsidRDefault="00904E7F" w:rsidP="007D113C">
            <w:pPr>
              <w:jc w:val="center"/>
              <w:rPr>
                <w:rFonts w:cs="Arial"/>
                <w:color w:val="000000"/>
                <w:szCs w:val="22"/>
                <w:highlight w:val="yellow"/>
              </w:rPr>
            </w:pPr>
            <w:r>
              <w:rPr>
                <w:rFonts w:cs="Arial"/>
                <w:b/>
                <w:szCs w:val="20"/>
              </w:rPr>
              <w:object w:dxaOrig="1440" w:dyaOrig="1440" w14:anchorId="57D3519D">
                <v:shape id="_x0000_i1067" type="#_x0000_t75" style="width:12.75pt;height:21pt" o:ole="">
                  <v:imagedata r:id="rId11" o:title=""/>
                </v:shape>
                <w:control r:id="rId22" w:name="Ja21113111" w:shapeid="_x0000_i1067"/>
              </w:object>
            </w:r>
          </w:p>
        </w:tc>
      </w:tr>
    </w:tbl>
    <w:p w14:paraId="57DB4B14" w14:textId="77777777" w:rsidR="00185E2F" w:rsidRDefault="00185E2F" w:rsidP="00185E2F">
      <w:pPr>
        <w:spacing w:after="120" w:line="240" w:lineRule="auto"/>
        <w:jc w:val="both"/>
        <w:rPr>
          <w:rFonts w:ascii="Helvetica" w:hAnsi="Helvetica"/>
          <w:color w:val="333333"/>
          <w:shd w:val="clear" w:color="auto" w:fill="FFFFFF"/>
        </w:rPr>
      </w:pPr>
    </w:p>
    <w:p w14:paraId="12DC3195" w14:textId="3515F7D0" w:rsidR="00B07935" w:rsidRDefault="00185E2F" w:rsidP="00185E2F">
      <w:pPr>
        <w:pStyle w:val="GleissTextformat"/>
        <w:spacing w:line="240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1A1A64">
        <w:rPr>
          <w:rFonts w:ascii="Arial" w:hAnsi="Arial" w:cs="Arial"/>
          <w:b/>
          <w:bCs/>
          <w:sz w:val="22"/>
          <w:szCs w:val="22"/>
        </w:rPr>
        <w:t>ACHTUNG</w:t>
      </w:r>
      <w:r>
        <w:rPr>
          <w:rFonts w:ascii="Arial" w:hAnsi="Arial" w:cs="Arial"/>
          <w:sz w:val="22"/>
          <w:szCs w:val="22"/>
        </w:rPr>
        <w:t xml:space="preserve">: </w:t>
      </w:r>
      <w:r w:rsidRPr="001A370B">
        <w:rPr>
          <w:rFonts w:ascii="Arial" w:hAnsi="Arial" w:cs="Arial"/>
          <w:sz w:val="22"/>
          <w:szCs w:val="22"/>
        </w:rPr>
        <w:t xml:space="preserve">Mit </w:t>
      </w:r>
      <w:r w:rsidRPr="001A1A64">
        <w:rPr>
          <w:rFonts w:ascii="Arial" w:hAnsi="Arial" w:cs="Arial"/>
          <w:b/>
          <w:bCs/>
          <w:sz w:val="22"/>
          <w:szCs w:val="22"/>
          <w:u w:val="single"/>
        </w:rPr>
        <w:t>dem Angebot</w:t>
      </w:r>
      <w:r w:rsidRPr="001A37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ist</w:t>
      </w:r>
      <w:r w:rsidRPr="001A370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ein </w:t>
      </w:r>
      <w:r w:rsidRPr="001A370B">
        <w:rPr>
          <w:rFonts w:ascii="Arial" w:hAnsi="Arial" w:cs="Arial"/>
          <w:sz w:val="22"/>
          <w:szCs w:val="22"/>
        </w:rPr>
        <w:t>geeignete</w:t>
      </w:r>
      <w:r>
        <w:rPr>
          <w:rFonts w:ascii="Arial" w:hAnsi="Arial" w:cs="Arial"/>
          <w:sz w:val="22"/>
          <w:szCs w:val="22"/>
        </w:rPr>
        <w:t>r</w:t>
      </w:r>
      <w:r w:rsidRPr="001A370B">
        <w:rPr>
          <w:rFonts w:ascii="Arial" w:hAnsi="Arial" w:cs="Arial"/>
          <w:sz w:val="22"/>
          <w:szCs w:val="22"/>
        </w:rPr>
        <w:t xml:space="preserve"> </w:t>
      </w:r>
      <w:r w:rsidRPr="001A1A64">
        <w:rPr>
          <w:rFonts w:ascii="Arial" w:hAnsi="Arial" w:cs="Arial"/>
          <w:b/>
          <w:bCs/>
          <w:sz w:val="22"/>
          <w:szCs w:val="22"/>
          <w:u w:val="single"/>
        </w:rPr>
        <w:t>Nachweis</w:t>
      </w:r>
      <w:r w:rsidRPr="001A370B">
        <w:rPr>
          <w:rFonts w:ascii="Arial" w:hAnsi="Arial" w:cs="Arial"/>
          <w:sz w:val="22"/>
          <w:szCs w:val="22"/>
        </w:rPr>
        <w:t xml:space="preserve"> für die Berufserfahrung gemäß eines Personalprofils für die </w:t>
      </w:r>
      <w:r w:rsidR="001D7239">
        <w:rPr>
          <w:rFonts w:ascii="Arial" w:hAnsi="Arial" w:cs="Arial"/>
          <w:sz w:val="22"/>
          <w:szCs w:val="22"/>
        </w:rPr>
        <w:t xml:space="preserve">hauptsächlich </w:t>
      </w:r>
      <w:r w:rsidRPr="001A370B">
        <w:rPr>
          <w:rFonts w:ascii="Arial" w:hAnsi="Arial" w:cs="Arial"/>
          <w:sz w:val="22"/>
          <w:szCs w:val="22"/>
        </w:rPr>
        <w:t xml:space="preserve">eingesetzte </w:t>
      </w:r>
      <w:r>
        <w:rPr>
          <w:rFonts w:ascii="Arial" w:hAnsi="Arial" w:cs="Arial"/>
          <w:sz w:val="22"/>
          <w:szCs w:val="22"/>
        </w:rPr>
        <w:t xml:space="preserve">Dozentin/Dozent für </w:t>
      </w:r>
      <w:r w:rsidRPr="00D35451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as Modul</w:t>
      </w:r>
      <w:r w:rsidRPr="00D35451">
        <w:rPr>
          <w:rFonts w:ascii="Arial" w:hAnsi="Arial" w:cs="Arial"/>
          <w:sz w:val="22"/>
          <w:szCs w:val="22"/>
        </w:rPr>
        <w:t xml:space="preserve"> </w:t>
      </w:r>
      <w:r w:rsidRPr="00372112">
        <w:rPr>
          <w:rFonts w:ascii="Arial" w:hAnsi="Arial" w:cs="Arial"/>
          <w:b/>
          <w:bCs/>
          <w:sz w:val="22"/>
          <w:szCs w:val="22"/>
          <w:shd w:val="clear" w:color="auto" w:fill="FFFFFF"/>
        </w:rPr>
        <w:t>Recht</w:t>
      </w:r>
      <w:r w:rsidRPr="001A370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der die</w:t>
      </w:r>
      <w:r w:rsidRPr="001A370B">
        <w:rPr>
          <w:rFonts w:ascii="Arial" w:hAnsi="Arial" w:cs="Arial"/>
          <w:sz w:val="22"/>
          <w:szCs w:val="22"/>
        </w:rPr>
        <w:t xml:space="preserve"> oben gemachte Angaben beleg</w:t>
      </w:r>
      <w:r>
        <w:rPr>
          <w:rFonts w:ascii="Arial" w:hAnsi="Arial" w:cs="Arial"/>
          <w:sz w:val="22"/>
          <w:szCs w:val="22"/>
        </w:rPr>
        <w:t xml:space="preserve">t, </w:t>
      </w:r>
      <w:r w:rsidRPr="001A1A64">
        <w:rPr>
          <w:rFonts w:ascii="Arial" w:hAnsi="Arial" w:cs="Arial"/>
          <w:b/>
          <w:bCs/>
          <w:sz w:val="22"/>
          <w:szCs w:val="22"/>
          <w:u w:val="single"/>
        </w:rPr>
        <w:t>einzureichen</w:t>
      </w:r>
      <w:r>
        <w:rPr>
          <w:rFonts w:ascii="Arial" w:hAnsi="Arial" w:cs="Arial"/>
          <w:b/>
          <w:bCs/>
          <w:sz w:val="22"/>
          <w:szCs w:val="22"/>
          <w:u w:val="single"/>
        </w:rPr>
        <w:t>!</w:t>
      </w:r>
    </w:p>
    <w:p w14:paraId="2466E983" w14:textId="77777777" w:rsidR="00185E2F" w:rsidRPr="001A370B" w:rsidRDefault="00185E2F" w:rsidP="00185E2F">
      <w:pPr>
        <w:pStyle w:val="GleissTextformat"/>
        <w:spacing w:line="240" w:lineRule="auto"/>
        <w:rPr>
          <w:rFonts w:ascii="Arial" w:hAnsi="Arial" w:cs="Arial"/>
          <w:sz w:val="22"/>
          <w:szCs w:val="22"/>
        </w:rPr>
      </w:pPr>
      <w:r w:rsidRPr="001A370B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er</w:t>
      </w:r>
      <w:r w:rsidRPr="001A370B">
        <w:rPr>
          <w:rFonts w:ascii="Arial" w:hAnsi="Arial" w:cs="Arial"/>
          <w:sz w:val="22"/>
          <w:szCs w:val="22"/>
        </w:rPr>
        <w:t xml:space="preserve"> Nachweis in Form eines Personalprofils beinhalte</w:t>
      </w:r>
      <w:r>
        <w:rPr>
          <w:rFonts w:ascii="Arial" w:hAnsi="Arial" w:cs="Arial"/>
          <w:sz w:val="22"/>
          <w:szCs w:val="22"/>
        </w:rPr>
        <w:t>t</w:t>
      </w:r>
      <w:r w:rsidRPr="001A370B">
        <w:rPr>
          <w:rFonts w:ascii="Arial" w:hAnsi="Arial" w:cs="Arial"/>
          <w:sz w:val="22"/>
          <w:szCs w:val="22"/>
        </w:rPr>
        <w:t xml:space="preserve"> mindestens:</w:t>
      </w:r>
    </w:p>
    <w:p w14:paraId="1B190BE7" w14:textId="77777777" w:rsidR="00185E2F" w:rsidRPr="004B0B31" w:rsidRDefault="00185E2F" w:rsidP="00185E2F">
      <w:pPr>
        <w:pStyle w:val="GleissTextformat"/>
        <w:numPr>
          <w:ilvl w:val="0"/>
          <w:numId w:val="28"/>
        </w:numPr>
        <w:spacing w:line="240" w:lineRule="auto"/>
        <w:rPr>
          <w:rFonts w:ascii="Arial" w:hAnsi="Arial" w:cs="Arial"/>
          <w:sz w:val="22"/>
          <w:szCs w:val="22"/>
        </w:rPr>
      </w:pPr>
      <w:r w:rsidRPr="004B0B31">
        <w:rPr>
          <w:rFonts w:ascii="Arial" w:hAnsi="Arial" w:cs="Arial"/>
          <w:sz w:val="22"/>
          <w:szCs w:val="22"/>
        </w:rPr>
        <w:t>Name der Dozentin/des Dozenten,</w:t>
      </w:r>
    </w:p>
    <w:p w14:paraId="2AEA5112" w14:textId="77777777" w:rsidR="00185E2F" w:rsidRPr="000A43B3" w:rsidRDefault="00185E2F" w:rsidP="00185E2F">
      <w:pPr>
        <w:pStyle w:val="GleissTextformat"/>
        <w:numPr>
          <w:ilvl w:val="0"/>
          <w:numId w:val="28"/>
        </w:num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</w:t>
      </w:r>
      <w:r w:rsidRPr="00866A60">
        <w:rPr>
          <w:rFonts w:ascii="Arial" w:hAnsi="Arial" w:cs="Arial"/>
          <w:sz w:val="22"/>
          <w:szCs w:val="22"/>
        </w:rPr>
        <w:t xml:space="preserve"> wichtigs</w:t>
      </w:r>
      <w:r>
        <w:rPr>
          <w:rFonts w:ascii="Arial" w:hAnsi="Arial" w:cs="Arial"/>
          <w:sz w:val="22"/>
          <w:szCs w:val="22"/>
        </w:rPr>
        <w:t>ten</w:t>
      </w:r>
      <w:r w:rsidRPr="00866A60">
        <w:rPr>
          <w:rFonts w:ascii="Arial" w:hAnsi="Arial" w:cs="Arial"/>
          <w:sz w:val="22"/>
          <w:szCs w:val="22"/>
        </w:rPr>
        <w:t xml:space="preserve"> Stationen der Karriere, die aufzeigen, was </w:t>
      </w:r>
      <w:r>
        <w:rPr>
          <w:rFonts w:ascii="Arial" w:hAnsi="Arial" w:cs="Arial"/>
          <w:sz w:val="22"/>
          <w:szCs w:val="22"/>
        </w:rPr>
        <w:t xml:space="preserve">die Dozentin/der Dozent </w:t>
      </w:r>
      <w:r w:rsidRPr="00866A60">
        <w:rPr>
          <w:rFonts w:ascii="Arial" w:hAnsi="Arial" w:cs="Arial"/>
          <w:sz w:val="22"/>
          <w:szCs w:val="22"/>
        </w:rPr>
        <w:t xml:space="preserve">an </w:t>
      </w:r>
      <w:r>
        <w:rPr>
          <w:rFonts w:ascii="Arial" w:hAnsi="Arial" w:cs="Arial"/>
          <w:sz w:val="22"/>
          <w:szCs w:val="22"/>
        </w:rPr>
        <w:t>Berufserfahrung</w:t>
      </w:r>
      <w:r w:rsidRPr="00866A60">
        <w:rPr>
          <w:rFonts w:ascii="Arial" w:hAnsi="Arial" w:cs="Arial"/>
          <w:sz w:val="22"/>
          <w:szCs w:val="22"/>
        </w:rPr>
        <w:t xml:space="preserve"> mitbringt.</w:t>
      </w:r>
    </w:p>
    <w:p w14:paraId="7A34E332" w14:textId="77777777" w:rsidR="00185E2F" w:rsidRPr="000A43B3" w:rsidRDefault="00185E2F" w:rsidP="00185E2F">
      <w:pPr>
        <w:pStyle w:val="GleissTextformat"/>
        <w:spacing w:line="240" w:lineRule="auto"/>
        <w:rPr>
          <w:rFonts w:ascii="Arial" w:hAnsi="Arial" w:cs="Arial"/>
          <w:sz w:val="22"/>
          <w:szCs w:val="22"/>
        </w:rPr>
      </w:pPr>
      <w:r w:rsidRPr="000A43B3">
        <w:rPr>
          <w:rFonts w:ascii="Arial" w:hAnsi="Arial" w:cs="Arial"/>
          <w:sz w:val="22"/>
          <w:szCs w:val="22"/>
        </w:rPr>
        <w:t>Bitte verzichten Sie bei de</w:t>
      </w:r>
      <w:r>
        <w:rPr>
          <w:rFonts w:ascii="Arial" w:hAnsi="Arial" w:cs="Arial"/>
          <w:sz w:val="22"/>
          <w:szCs w:val="22"/>
        </w:rPr>
        <w:t>m</w:t>
      </w:r>
      <w:r w:rsidRPr="000A43B3">
        <w:rPr>
          <w:rFonts w:ascii="Arial" w:hAnsi="Arial" w:cs="Arial"/>
          <w:sz w:val="22"/>
          <w:szCs w:val="22"/>
        </w:rPr>
        <w:t xml:space="preserve"> Personalprofil auf Fotos und weitere personenbezogenen Angaben (Geburtsdaten, Adressen etc.).</w:t>
      </w:r>
    </w:p>
    <w:p w14:paraId="59FCF630" w14:textId="5A71902D" w:rsidR="00185E2F" w:rsidRPr="00731E75" w:rsidRDefault="00185E2F" w:rsidP="00185E2F">
      <w:pPr>
        <w:spacing w:line="240" w:lineRule="auto"/>
        <w:jc w:val="both"/>
      </w:pPr>
      <w:r w:rsidRPr="00731E75">
        <w:t>Bitte fügen Sie den Dateinamen de</w:t>
      </w:r>
      <w:r>
        <w:t>s</w:t>
      </w:r>
      <w:r w:rsidRPr="00731E75">
        <w:t xml:space="preserve"> </w:t>
      </w:r>
      <w:r>
        <w:t>eingereichten</w:t>
      </w:r>
      <w:r w:rsidRPr="00731E75">
        <w:t xml:space="preserve"> </w:t>
      </w:r>
      <w:r>
        <w:t xml:space="preserve">Personalprofils </w:t>
      </w:r>
      <w:r w:rsidRPr="00731E75">
        <w:t>in das entsprechende Textfeld ein:</w:t>
      </w:r>
      <w:r>
        <w:t xml:space="preserve"> </w:t>
      </w:r>
      <w:sdt>
        <w:sdtPr>
          <w:rPr>
            <w:szCs w:val="22"/>
          </w:rPr>
          <w:id w:val="1391619696"/>
          <w:placeholder>
            <w:docPart w:val="C8DCEA042F3F4F9A8FB49A48C21E1DB7"/>
          </w:placeholder>
        </w:sdtPr>
        <w:sdtEndPr/>
        <w:sdtContent>
          <w:sdt>
            <w:sdtPr>
              <w:id w:val="1059441051"/>
              <w:placeholder>
                <w:docPart w:val="67F8D1533A574875A6B9A22DA798FBE1"/>
              </w:placeholder>
              <w:showingPlcHdr/>
            </w:sdtPr>
            <w:sdtEndPr/>
            <w:sdtContent>
              <w:permStart w:id="648370019" w:edGrp="everyone"/>
              <w:r w:rsidR="00F17550" w:rsidRPr="00F17550">
                <w:rPr>
                  <w:b/>
                  <w:bCs/>
                </w:rPr>
                <w:t>Klicken oder tippen Sie hier, um Text einzugeben.</w:t>
              </w:r>
              <w:permEnd w:id="648370019"/>
            </w:sdtContent>
          </w:sdt>
        </w:sdtContent>
      </w:sdt>
    </w:p>
    <w:p w14:paraId="5D7834F9" w14:textId="77777777" w:rsidR="00185E2F" w:rsidRDefault="00185E2F" w:rsidP="00185E2F">
      <w:pPr>
        <w:spacing w:after="120" w:line="240" w:lineRule="auto"/>
        <w:jc w:val="both"/>
        <w:rPr>
          <w:rFonts w:ascii="Helvetica" w:hAnsi="Helvetica"/>
          <w:color w:val="333333"/>
          <w:shd w:val="clear" w:color="auto" w:fill="FFFFFF"/>
        </w:rPr>
      </w:pPr>
    </w:p>
    <w:p w14:paraId="7ADA81B7" w14:textId="77777777" w:rsidR="00752175" w:rsidRPr="00752175" w:rsidRDefault="00752175" w:rsidP="00752175"/>
    <w:p w14:paraId="1D3A10CD" w14:textId="77777777" w:rsidR="00B07935" w:rsidRDefault="00B07935" w:rsidP="00B15F91">
      <w:pPr>
        <w:spacing w:after="120" w:line="240" w:lineRule="auto"/>
        <w:jc w:val="both"/>
        <w:rPr>
          <w:rFonts w:ascii="Helvetica" w:hAnsi="Helvetica"/>
          <w:color w:val="333333"/>
          <w:shd w:val="clear" w:color="auto" w:fill="FFFFFF"/>
        </w:rPr>
      </w:pPr>
    </w:p>
    <w:sdt>
      <w:sdtPr>
        <w:rPr>
          <w:rFonts w:cs="Arial"/>
          <w:szCs w:val="22"/>
        </w:rPr>
        <w:id w:val="960537346"/>
        <w:placeholder>
          <w:docPart w:val="B96D358CE4E6455CA58AB4C2746C84FB"/>
        </w:placeholder>
        <w:showingPlcHdr/>
      </w:sdtPr>
      <w:sdtEndPr/>
      <w:sdtContent>
        <w:permStart w:id="1190553391" w:edGrp="everyone" w:displacedByCustomXml="prev"/>
        <w:p w14:paraId="25EDB9E2" w14:textId="77777777" w:rsidR="00E1790D" w:rsidRDefault="00E1790D" w:rsidP="00E1790D">
          <w:pPr>
            <w:spacing w:before="60"/>
            <w:rPr>
              <w:rFonts w:cs="Arial"/>
              <w:szCs w:val="22"/>
            </w:rPr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  <w:permEnd w:id="1190553391" w:displacedByCustomXml="next"/>
      </w:sdtContent>
    </w:sdt>
    <w:p w14:paraId="2C00CAED" w14:textId="77777777" w:rsidR="00E1790D" w:rsidRPr="00A4219C" w:rsidRDefault="00E1790D" w:rsidP="00E1790D">
      <w:pPr>
        <w:pStyle w:val="Kopfzeile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3575A5F0" w14:textId="77777777" w:rsidR="00E1790D" w:rsidRPr="00A4219C" w:rsidRDefault="00E1790D" w:rsidP="00E1790D">
      <w:pPr>
        <w:pStyle w:val="Kopfzeile"/>
        <w:jc w:val="both"/>
        <w:rPr>
          <w:szCs w:val="22"/>
          <w:u w:val="single"/>
        </w:rPr>
      </w:pPr>
    </w:p>
    <w:sdt>
      <w:sdtPr>
        <w:rPr>
          <w:rFonts w:cs="Arial"/>
          <w:szCs w:val="22"/>
        </w:rPr>
        <w:id w:val="-929192934"/>
        <w:placeholder>
          <w:docPart w:val="D0B627EF2E6F440BBE5FEAE8E5FFC64D"/>
        </w:placeholder>
        <w:showingPlcHdr/>
      </w:sdtPr>
      <w:sdtEndPr/>
      <w:sdtContent>
        <w:permStart w:id="552486026" w:edGrp="everyone" w:displacedByCustomXml="prev"/>
        <w:p w14:paraId="7D6BB8BB" w14:textId="77777777" w:rsidR="00E1790D" w:rsidRDefault="00E1790D" w:rsidP="00E1790D">
          <w:pPr>
            <w:spacing w:before="60"/>
            <w:rPr>
              <w:rFonts w:cs="Arial"/>
              <w:szCs w:val="22"/>
            </w:rPr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  <w:permEnd w:id="552486026" w:displacedByCustomXml="next"/>
      </w:sdtContent>
    </w:sdt>
    <w:p w14:paraId="289AE841" w14:textId="77777777" w:rsidR="00E1790D" w:rsidRPr="00A4219C" w:rsidRDefault="00E1790D" w:rsidP="00E1790D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>
        <w:rPr>
          <w:bCs/>
          <w:sz w:val="18"/>
          <w:szCs w:val="18"/>
        </w:rPr>
        <w:t>Wirtschaftsteilnehmers</w:t>
      </w:r>
    </w:p>
    <w:p w14:paraId="59CCC514" w14:textId="77777777" w:rsidR="00E1790D" w:rsidRPr="00A4219C" w:rsidRDefault="00E1790D" w:rsidP="00E1790D">
      <w:pPr>
        <w:jc w:val="both"/>
        <w:rPr>
          <w:szCs w:val="22"/>
        </w:rPr>
      </w:pPr>
    </w:p>
    <w:sdt>
      <w:sdtPr>
        <w:rPr>
          <w:rFonts w:cs="Arial"/>
          <w:szCs w:val="22"/>
        </w:rPr>
        <w:id w:val="1186944252"/>
        <w:placeholder>
          <w:docPart w:val="1BCC4BCCDBAC40249BC22314EBAB3178"/>
        </w:placeholder>
        <w:showingPlcHdr/>
      </w:sdtPr>
      <w:sdtEndPr/>
      <w:sdtContent>
        <w:permStart w:id="161891906" w:edGrp="everyone" w:displacedByCustomXml="prev"/>
        <w:p w14:paraId="1FB16456" w14:textId="77777777" w:rsidR="00E1790D" w:rsidRDefault="00E1790D" w:rsidP="00E1790D">
          <w:pPr>
            <w:spacing w:before="60"/>
            <w:rPr>
              <w:rFonts w:cs="Arial"/>
              <w:szCs w:val="22"/>
            </w:rPr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  <w:permEnd w:id="161891906" w:displacedByCustomXml="next"/>
      </w:sdtContent>
    </w:sdt>
    <w:p w14:paraId="73630970" w14:textId="77777777" w:rsidR="00E1790D" w:rsidRDefault="00E1790D" w:rsidP="00E1790D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>
        <w:rPr>
          <w:bCs/>
          <w:sz w:val="18"/>
          <w:szCs w:val="18"/>
        </w:rPr>
        <w:t>r unterzeichnenden Person</w:t>
      </w:r>
      <w:r w:rsidRPr="00A4219C">
        <w:rPr>
          <w:bCs/>
          <w:sz w:val="18"/>
          <w:szCs w:val="18"/>
        </w:rPr>
        <w:t xml:space="preserve"> oder Name der vertretungsberechtigten natürlichen Person</w:t>
      </w:r>
    </w:p>
    <w:p w14:paraId="33CFD3F4" w14:textId="77777777" w:rsidR="00185F1A" w:rsidRPr="00B15F91" w:rsidRDefault="00185F1A" w:rsidP="00B15F91">
      <w:pPr>
        <w:spacing w:after="120" w:line="240" w:lineRule="auto"/>
        <w:jc w:val="both"/>
        <w:rPr>
          <w:rFonts w:ascii="Helvetica" w:hAnsi="Helvetica"/>
          <w:color w:val="333333"/>
          <w:shd w:val="clear" w:color="auto" w:fill="FFFFFF"/>
        </w:rPr>
      </w:pPr>
    </w:p>
    <w:sectPr w:rsidR="00185F1A" w:rsidRPr="00B15F91" w:rsidSect="006E2A3D">
      <w:headerReference w:type="even" r:id="rId23"/>
      <w:headerReference w:type="default" r:id="rId24"/>
      <w:footerReference w:type="default" r:id="rId25"/>
      <w:headerReference w:type="first" r:id="rId26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53059" w14:textId="6F59B9EF" w:rsidR="0013144D" w:rsidRPr="005B0994" w:rsidRDefault="0089312D" w:rsidP="0013144D">
    <w:pPr>
      <w:tabs>
        <w:tab w:val="center" w:pos="4550"/>
        <w:tab w:val="left" w:pos="7088"/>
      </w:tabs>
      <w:ind w:right="260"/>
      <w:rPr>
        <w:rFonts w:ascii="AOK Buenos Aires Text" w:hAnsi="AOK Buenos Aires Text"/>
        <w:color w:val="005E3F"/>
      </w:rPr>
    </w:pPr>
    <w:r>
      <w:rPr>
        <w:rFonts w:ascii="AOK Buenos Aires Text" w:hAnsi="AOK Buenos Aires Text"/>
        <w:color w:val="005E3F"/>
      </w:rPr>
      <w:t xml:space="preserve">ANL </w:t>
    </w:r>
    <w:r w:rsidR="00C60FB4">
      <w:rPr>
        <w:rFonts w:ascii="AOK Buenos Aires Text" w:hAnsi="AOK Buenos Aires Text"/>
        <w:color w:val="005E3F"/>
      </w:rPr>
      <w:t>B.0</w:t>
    </w:r>
    <w:r w:rsidR="004D4696">
      <w:rPr>
        <w:rFonts w:ascii="AOK Buenos Aires Text" w:hAnsi="AOK Buenos Aires Text"/>
        <w:color w:val="005E3F"/>
      </w:rPr>
      <w:t>6</w:t>
    </w:r>
    <w:r w:rsidR="0013144D" w:rsidRPr="005B0994">
      <w:rPr>
        <w:rFonts w:ascii="AOK Buenos Aires Text" w:hAnsi="AOK Buenos Aires Text"/>
        <w:color w:val="005E3F"/>
      </w:rPr>
      <w:t xml:space="preserve"> – </w:t>
    </w:r>
    <w:r w:rsidR="003E31C3">
      <w:rPr>
        <w:rFonts w:ascii="AOK Buenos Aires Text" w:hAnsi="AOK Buenos Aires Text"/>
        <w:color w:val="005E3F"/>
      </w:rPr>
      <w:t>Qualität</w:t>
    </w:r>
    <w:r w:rsidR="004D4696">
      <w:rPr>
        <w:rFonts w:ascii="AOK Buenos Aires Text" w:hAnsi="AOK Buenos Aires Text"/>
        <w:color w:val="005E3F"/>
      </w:rPr>
      <w:t>skriterien</w:t>
    </w:r>
    <w:r w:rsidR="0013144D" w:rsidRPr="005B0994">
      <w:rPr>
        <w:rFonts w:ascii="AOK Buenos Aires Text" w:hAnsi="AOK Buenos Aires Text"/>
        <w:color w:val="005E3F"/>
      </w:rPr>
      <w:t xml:space="preserve"> (</w:t>
    </w:r>
    <w:r w:rsidR="00B80C06">
      <w:rPr>
        <w:rFonts w:ascii="AOK Buenos Aires Text" w:hAnsi="AOK Buenos Aires Text"/>
        <w:color w:val="005E3F"/>
      </w:rPr>
      <w:t>N0726</w:t>
    </w:r>
    <w:r w:rsidR="0013144D" w:rsidRPr="005B0994">
      <w:rPr>
        <w:rFonts w:ascii="AOK Buenos Aires Text" w:hAnsi="AOK Buenos Aires Text"/>
        <w:color w:val="005E3F"/>
      </w:rPr>
      <w:t>)</w:t>
    </w:r>
    <w:r w:rsidR="0013144D" w:rsidRPr="005B0994">
      <w:rPr>
        <w:rFonts w:ascii="AOK Buenos Aires Text" w:hAnsi="AOK Buenos Aires Text"/>
        <w:color w:val="005E3F"/>
      </w:rPr>
      <w:tab/>
    </w:r>
    <w:r w:rsidR="0013144D" w:rsidRPr="005B0994">
      <w:rPr>
        <w:rFonts w:ascii="AOK Buenos Aires Text" w:hAnsi="AOK Buenos Aires Text"/>
        <w:color w:val="005E3F"/>
        <w:spacing w:val="60"/>
      </w:rPr>
      <w:tab/>
      <w:t>Seite</w:t>
    </w:r>
    <w:r w:rsidR="0013144D" w:rsidRPr="005B0994">
      <w:rPr>
        <w:rFonts w:ascii="AOK Buenos Aires Text" w:hAnsi="AOK Buenos Aires Text"/>
        <w:color w:val="005E3F"/>
      </w:rPr>
      <w:t xml:space="preserve"> </w:t>
    </w:r>
    <w:r w:rsidR="0013144D" w:rsidRPr="005B0994">
      <w:rPr>
        <w:rFonts w:ascii="AOK Buenos Aires Text" w:hAnsi="AOK Buenos Aires Text"/>
        <w:color w:val="005E3F"/>
      </w:rPr>
      <w:fldChar w:fldCharType="begin"/>
    </w:r>
    <w:r w:rsidR="0013144D" w:rsidRPr="005B0994">
      <w:rPr>
        <w:rFonts w:ascii="AOK Buenos Aires Text" w:hAnsi="AOK Buenos Aires Text"/>
        <w:color w:val="005E3F"/>
      </w:rPr>
      <w:instrText>PAGE   \* MERGEFORMAT</w:instrText>
    </w:r>
    <w:r w:rsidR="0013144D" w:rsidRPr="005B0994">
      <w:rPr>
        <w:rFonts w:ascii="AOK Buenos Aires Text" w:hAnsi="AOK Buenos Aires Text"/>
        <w:color w:val="005E3F"/>
      </w:rPr>
      <w:fldChar w:fldCharType="separate"/>
    </w:r>
    <w:r w:rsidR="0013144D">
      <w:rPr>
        <w:rFonts w:ascii="AOK Buenos Aires Text" w:hAnsi="AOK Buenos Aires Text"/>
        <w:color w:val="005E3F"/>
      </w:rPr>
      <w:t>2</w:t>
    </w:r>
    <w:r w:rsidR="0013144D" w:rsidRPr="005B0994">
      <w:rPr>
        <w:rFonts w:ascii="AOK Buenos Aires Text" w:hAnsi="AOK Buenos Aires Text"/>
        <w:color w:val="005E3F"/>
      </w:rPr>
      <w:fldChar w:fldCharType="end"/>
    </w:r>
    <w:r w:rsidR="0013144D" w:rsidRPr="005B0994">
      <w:rPr>
        <w:rFonts w:ascii="AOK Buenos Aires Text" w:hAnsi="AOK Buenos Aires Text"/>
        <w:color w:val="005E3F"/>
      </w:rPr>
      <w:t xml:space="preserve"> | </w:t>
    </w:r>
    <w:r w:rsidR="0013144D" w:rsidRPr="005B0994">
      <w:rPr>
        <w:rFonts w:ascii="AOK Buenos Aires Text" w:hAnsi="AOK Buenos Aires Text"/>
        <w:color w:val="005E3F"/>
      </w:rPr>
      <w:fldChar w:fldCharType="begin"/>
    </w:r>
    <w:r w:rsidR="0013144D" w:rsidRPr="005B0994">
      <w:rPr>
        <w:rFonts w:ascii="AOK Buenos Aires Text" w:hAnsi="AOK Buenos Aires Text"/>
        <w:color w:val="005E3F"/>
      </w:rPr>
      <w:instrText>NUMPAGES  \* Arabic  \* MERGEFORMAT</w:instrText>
    </w:r>
    <w:r w:rsidR="0013144D" w:rsidRPr="005B0994">
      <w:rPr>
        <w:rFonts w:ascii="AOK Buenos Aires Text" w:hAnsi="AOK Buenos Aires Text"/>
        <w:color w:val="005E3F"/>
      </w:rPr>
      <w:fldChar w:fldCharType="separate"/>
    </w:r>
    <w:r w:rsidR="0013144D">
      <w:rPr>
        <w:rFonts w:ascii="AOK Buenos Aires Text" w:hAnsi="AOK Buenos Aires Text"/>
        <w:color w:val="005E3F"/>
      </w:rPr>
      <w:t>20</w:t>
    </w:r>
    <w:r w:rsidR="0013144D" w:rsidRPr="005B0994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0F6F" w14:textId="76FB0954" w:rsidR="003D7E72" w:rsidRDefault="00DE0933">
    <w:pPr>
      <w:pStyle w:val="Kopfzeile"/>
    </w:pPr>
    <w:r>
      <w:rPr>
        <w:noProof/>
      </w:rPr>
      <w:pict w14:anchorId="17A1D0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765866" o:spid="_x0000_s2103" type="#_x0000_t75" style="position:absolute;margin-left:0;margin-top:0;width:270pt;height:390pt;z-index:-251625984;mso-position-horizontal:center;mso-position-horizontal-relative:margin;mso-position-vertical:center;mso-position-vertical-relative:margin" o:allowincell="f">
          <v:imagedata r:id="rId1" o:title="230508_dc_Hintergrund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E8322" w14:textId="329BF4E2" w:rsidR="0013144D" w:rsidRPr="005B0994" w:rsidRDefault="0013144D" w:rsidP="0013144D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97664" behindDoc="0" locked="0" layoutInCell="1" allowOverlap="1" wp14:anchorId="1F0016D3" wp14:editId="61786375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21" name="Grafi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3C17">
      <w:rPr>
        <w:rFonts w:ascii="AOK Buenos Aires SemiBold" w:hAnsi="AOK Buenos Aires SemiBold"/>
        <w:bCs/>
        <w:color w:val="005E3F"/>
        <w:sz w:val="26"/>
        <w:szCs w:val="26"/>
      </w:rPr>
      <w:t xml:space="preserve">AOK Nordost. </w:t>
    </w:r>
    <w:r>
      <w:rPr>
        <w:rFonts w:ascii="AOK Buenos Aires SemiBold" w:hAnsi="AOK Buenos Aires SemiBold"/>
        <w:bCs/>
        <w:color w:val="005E3F"/>
        <w:sz w:val="26"/>
        <w:szCs w:val="26"/>
      </w:rPr>
      <w:t>Die Gesundheitskasse.</w:t>
    </w:r>
  </w:p>
  <w:p w14:paraId="43556BFF" w14:textId="76DEB079" w:rsidR="00753515" w:rsidRPr="00753515" w:rsidRDefault="00753515" w:rsidP="00753515">
    <w:pPr>
      <w:spacing w:before="180"/>
      <w:rPr>
        <w:rFonts w:ascii="AOK Buenos Aires SemiBold" w:hAnsi="AOK Buenos Aires SemiBold"/>
        <w:bCs/>
        <w:color w:val="005E3F"/>
        <w:szCs w:val="22"/>
      </w:rPr>
    </w:pPr>
    <w:r w:rsidRPr="00753515">
      <w:rPr>
        <w:rFonts w:ascii="AOK Buenos Aires SemiBold" w:hAnsi="AOK Buenos Aires SemiBold"/>
        <w:bCs/>
        <w:color w:val="005E3F"/>
        <w:szCs w:val="22"/>
      </w:rPr>
      <w:t>Berufsbegleitende Qualifizierung zur/zum Pflegeberater/-in nach § 7a SGB XI im Live Online-Class Format mit Präsenzanteil im Modul Case Managemen</w:t>
    </w:r>
    <w:r w:rsidRPr="00753515">
      <w:rPr>
        <w:rFonts w:ascii="AOK Buenos Aires SemiBold" w:hAnsi="AOK Buenos Aires SemiBold"/>
        <w:bCs/>
        <w:noProof/>
        <w:color w:val="005E3F"/>
        <w:szCs w:val="22"/>
      </w:rPr>
      <mc:AlternateContent>
        <mc:Choice Requires="wps">
          <w:drawing>
            <wp:anchor distT="4294967295" distB="4294967295" distL="114300" distR="114300" simplePos="0" relativeHeight="251699712" behindDoc="0" locked="0" layoutInCell="1" allowOverlap="1" wp14:anchorId="2EE286AD" wp14:editId="127A3F65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3890" cy="0"/>
              <wp:effectExtent l="0" t="0" r="0" b="0"/>
              <wp:wrapNone/>
              <wp:docPr id="644497258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A39FAB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" o:spid="_x0000_s1026" type="#_x0000_t32" style="position:absolute;margin-left:0;margin-top:4.9pt;width:450.7pt;height:0;z-index:2516997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" strokecolor="#005e3f" strokeweight="1pt">
              <w10:wrap anchorx="margin"/>
            </v:shape>
          </w:pict>
        </mc:Fallback>
      </mc:AlternateContent>
    </w:r>
    <w:r w:rsidRPr="00753515">
      <w:rPr>
        <w:rFonts w:ascii="AOK Buenos Aires SemiBold" w:hAnsi="AOK Buenos Aires SemiBold"/>
        <w:bCs/>
        <w:color w:val="005E3F"/>
        <w:szCs w:val="22"/>
      </w:rPr>
      <w:t>t (SAVE_158_2026_312)</w:t>
    </w:r>
  </w:p>
  <w:p w14:paraId="343C0A47" w14:textId="7F4FAE66" w:rsidR="0095619A" w:rsidRDefault="0095619A" w:rsidP="00753515">
    <w:pPr>
      <w:spacing w:before="1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6484" w14:textId="7B32F436" w:rsidR="003D7E72" w:rsidRDefault="00DE0933">
    <w:pPr>
      <w:pStyle w:val="Kopfzeile"/>
    </w:pPr>
    <w:r>
      <w:rPr>
        <w:noProof/>
      </w:rPr>
      <w:pict w14:anchorId="6CCFB2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765865" o:spid="_x0000_s2102" type="#_x0000_t75" style="position:absolute;margin-left:0;margin-top:0;width:270pt;height:390pt;z-index:-251627008;mso-position-horizontal:center;mso-position-horizontal-relative:margin;mso-position-vertical:center;mso-position-vertical-relative:margin" o:allowincell="f">
          <v:imagedata r:id="rId1" o:title="230508_dc_Hintergrund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53D0C"/>
    <w:multiLevelType w:val="hybridMultilevel"/>
    <w:tmpl w:val="5FDE6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A614A"/>
    <w:multiLevelType w:val="hybridMultilevel"/>
    <w:tmpl w:val="B9FED26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17BCC"/>
    <w:multiLevelType w:val="hybridMultilevel"/>
    <w:tmpl w:val="1DF8F6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F560F"/>
    <w:multiLevelType w:val="hybridMultilevel"/>
    <w:tmpl w:val="E5D838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F41A4"/>
    <w:multiLevelType w:val="hybridMultilevel"/>
    <w:tmpl w:val="B502AD08"/>
    <w:lvl w:ilvl="0" w:tplc="406AA634">
      <w:start w:val="1"/>
      <w:numFmt w:val="upperLetter"/>
      <w:pStyle w:val="KeineGlieder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B03E1"/>
    <w:multiLevelType w:val="hybridMultilevel"/>
    <w:tmpl w:val="B9FED26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4" w15:restartNumberingAfterBreak="0">
    <w:nsid w:val="47374E9F"/>
    <w:multiLevelType w:val="hybridMultilevel"/>
    <w:tmpl w:val="DEC6E3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33724"/>
    <w:multiLevelType w:val="multilevel"/>
    <w:tmpl w:val="594C20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A4430"/>
    <w:multiLevelType w:val="multilevel"/>
    <w:tmpl w:val="37F40E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6C383B"/>
    <w:multiLevelType w:val="multilevel"/>
    <w:tmpl w:val="E4400C88"/>
    <w:lvl w:ilvl="0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>
      <w:start w:val="2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567" w:hanging="567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40805004">
    <w:abstractNumId w:val="25"/>
  </w:num>
  <w:num w:numId="2" w16cid:durableId="1075740552">
    <w:abstractNumId w:val="19"/>
  </w:num>
  <w:num w:numId="3" w16cid:durableId="1673871781">
    <w:abstractNumId w:val="13"/>
  </w:num>
  <w:num w:numId="4" w16cid:durableId="1655060152">
    <w:abstractNumId w:val="8"/>
  </w:num>
  <w:num w:numId="5" w16cid:durableId="1395616099">
    <w:abstractNumId w:val="11"/>
  </w:num>
  <w:num w:numId="6" w16cid:durableId="1071077598">
    <w:abstractNumId w:val="24"/>
  </w:num>
  <w:num w:numId="7" w16cid:durableId="92407851">
    <w:abstractNumId w:val="10"/>
  </w:num>
  <w:num w:numId="8" w16cid:durableId="138806357">
    <w:abstractNumId w:val="22"/>
  </w:num>
  <w:num w:numId="9" w16cid:durableId="1447656455">
    <w:abstractNumId w:val="0"/>
  </w:num>
  <w:num w:numId="10" w16cid:durableId="1736973064">
    <w:abstractNumId w:val="17"/>
  </w:num>
  <w:num w:numId="11" w16cid:durableId="1022323702">
    <w:abstractNumId w:val="20"/>
  </w:num>
  <w:num w:numId="12" w16cid:durableId="217984734">
    <w:abstractNumId w:val="6"/>
  </w:num>
  <w:num w:numId="13" w16cid:durableId="803548325">
    <w:abstractNumId w:val="18"/>
  </w:num>
  <w:num w:numId="14" w16cid:durableId="1790314515">
    <w:abstractNumId w:val="16"/>
  </w:num>
  <w:num w:numId="15" w16cid:durableId="1783528920">
    <w:abstractNumId w:val="9"/>
  </w:num>
  <w:num w:numId="16" w16cid:durableId="310407074">
    <w:abstractNumId w:val="23"/>
  </w:num>
  <w:num w:numId="17" w16cid:durableId="2061243971">
    <w:abstractNumId w:val="2"/>
  </w:num>
  <w:num w:numId="18" w16cid:durableId="1347100984">
    <w:abstractNumId w:val="5"/>
  </w:num>
  <w:num w:numId="19" w16cid:durableId="2047173127">
    <w:abstractNumId w:val="14"/>
  </w:num>
  <w:num w:numId="20" w16cid:durableId="2000113467">
    <w:abstractNumId w:val="25"/>
  </w:num>
  <w:num w:numId="21" w16cid:durableId="523784642">
    <w:abstractNumId w:val="25"/>
  </w:num>
  <w:num w:numId="22" w16cid:durableId="1707218006">
    <w:abstractNumId w:val="25"/>
  </w:num>
  <w:num w:numId="23" w16cid:durableId="175733892">
    <w:abstractNumId w:val="25"/>
  </w:num>
  <w:num w:numId="24" w16cid:durableId="156728912">
    <w:abstractNumId w:val="25"/>
  </w:num>
  <w:num w:numId="25" w16cid:durableId="188032160">
    <w:abstractNumId w:val="15"/>
  </w:num>
  <w:num w:numId="26" w16cid:durableId="338772293">
    <w:abstractNumId w:val="21"/>
  </w:num>
  <w:num w:numId="27" w16cid:durableId="858012365">
    <w:abstractNumId w:val="25"/>
  </w:num>
  <w:num w:numId="28" w16cid:durableId="364602191">
    <w:abstractNumId w:val="4"/>
  </w:num>
  <w:num w:numId="29" w16cid:durableId="2046372386">
    <w:abstractNumId w:val="1"/>
  </w:num>
  <w:num w:numId="30" w16cid:durableId="1034305269">
    <w:abstractNumId w:val="7"/>
  </w:num>
  <w:num w:numId="31" w16cid:durableId="2136099983">
    <w:abstractNumId w:val="12"/>
  </w:num>
  <w:num w:numId="32" w16cid:durableId="657341195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ojpDD8LUcTu1gjudEt+F6znrsZlD7y9nxXx35AG50QexIzx5ZDSd5g4IKvw0y2FjNAbZsln8vjrW8curEadYhg==" w:salt="lez7erqQNhM+uAbV4a84Mw=="/>
  <w:defaultTabStop w:val="709"/>
  <w:autoHyphenation/>
  <w:hyphenationZone w:val="454"/>
  <w:doNotHyphenateCaps/>
  <w:noPunctuationKerning/>
  <w:characterSpacingControl w:val="doNotCompress"/>
  <w:hdrShapeDefaults>
    <o:shapedefaults v:ext="edit" spidmax="2104">
      <o:colormenu v:ext="edit" fill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052E"/>
    <w:rsid w:val="0001159F"/>
    <w:rsid w:val="00024AF3"/>
    <w:rsid w:val="0002614C"/>
    <w:rsid w:val="000261E7"/>
    <w:rsid w:val="00036EB6"/>
    <w:rsid w:val="0004239F"/>
    <w:rsid w:val="00047C78"/>
    <w:rsid w:val="00057D40"/>
    <w:rsid w:val="00063FF9"/>
    <w:rsid w:val="000738ED"/>
    <w:rsid w:val="00084EB5"/>
    <w:rsid w:val="000865C4"/>
    <w:rsid w:val="00091E9E"/>
    <w:rsid w:val="0009428F"/>
    <w:rsid w:val="000951EC"/>
    <w:rsid w:val="000A3581"/>
    <w:rsid w:val="000A71EC"/>
    <w:rsid w:val="000B09EB"/>
    <w:rsid w:val="000B31D6"/>
    <w:rsid w:val="000B3E81"/>
    <w:rsid w:val="000C0F22"/>
    <w:rsid w:val="000C2DCC"/>
    <w:rsid w:val="000C475A"/>
    <w:rsid w:val="000C6065"/>
    <w:rsid w:val="000D5D1C"/>
    <w:rsid w:val="000D6041"/>
    <w:rsid w:val="000E282F"/>
    <w:rsid w:val="000E48C0"/>
    <w:rsid w:val="000E7250"/>
    <w:rsid w:val="001054A9"/>
    <w:rsid w:val="00107373"/>
    <w:rsid w:val="0011093C"/>
    <w:rsid w:val="00110F90"/>
    <w:rsid w:val="001125BE"/>
    <w:rsid w:val="00116AD9"/>
    <w:rsid w:val="0013144D"/>
    <w:rsid w:val="00133DE3"/>
    <w:rsid w:val="00143FEB"/>
    <w:rsid w:val="0014468B"/>
    <w:rsid w:val="0014541E"/>
    <w:rsid w:val="0014738A"/>
    <w:rsid w:val="00161A01"/>
    <w:rsid w:val="00165074"/>
    <w:rsid w:val="00165C2D"/>
    <w:rsid w:val="0017000C"/>
    <w:rsid w:val="00174759"/>
    <w:rsid w:val="00180827"/>
    <w:rsid w:val="0018203C"/>
    <w:rsid w:val="00185E2F"/>
    <w:rsid w:val="00185F1A"/>
    <w:rsid w:val="00190708"/>
    <w:rsid w:val="00195389"/>
    <w:rsid w:val="001A0377"/>
    <w:rsid w:val="001B0A8A"/>
    <w:rsid w:val="001B3A29"/>
    <w:rsid w:val="001B3D98"/>
    <w:rsid w:val="001B5435"/>
    <w:rsid w:val="001B5E85"/>
    <w:rsid w:val="001C585E"/>
    <w:rsid w:val="001D1086"/>
    <w:rsid w:val="001D7239"/>
    <w:rsid w:val="001E45DF"/>
    <w:rsid w:val="00203609"/>
    <w:rsid w:val="00207971"/>
    <w:rsid w:val="00212332"/>
    <w:rsid w:val="00213CD0"/>
    <w:rsid w:val="00215467"/>
    <w:rsid w:val="002220CD"/>
    <w:rsid w:val="002236ED"/>
    <w:rsid w:val="00225EAB"/>
    <w:rsid w:val="00235FF7"/>
    <w:rsid w:val="0024266E"/>
    <w:rsid w:val="002431AE"/>
    <w:rsid w:val="00252782"/>
    <w:rsid w:val="0025331F"/>
    <w:rsid w:val="0025742B"/>
    <w:rsid w:val="0027464C"/>
    <w:rsid w:val="00277DA1"/>
    <w:rsid w:val="00281787"/>
    <w:rsid w:val="00287ACA"/>
    <w:rsid w:val="002A2C71"/>
    <w:rsid w:val="002A30F4"/>
    <w:rsid w:val="002A486C"/>
    <w:rsid w:val="002B30E2"/>
    <w:rsid w:val="002B40EE"/>
    <w:rsid w:val="002C158A"/>
    <w:rsid w:val="002C3AA2"/>
    <w:rsid w:val="002C50BC"/>
    <w:rsid w:val="002C6894"/>
    <w:rsid w:val="002C70E7"/>
    <w:rsid w:val="002E37EB"/>
    <w:rsid w:val="002E7D13"/>
    <w:rsid w:val="002E7E13"/>
    <w:rsid w:val="002F3DB3"/>
    <w:rsid w:val="0030023C"/>
    <w:rsid w:val="00302180"/>
    <w:rsid w:val="00307D1B"/>
    <w:rsid w:val="0031316A"/>
    <w:rsid w:val="0031471C"/>
    <w:rsid w:val="00315247"/>
    <w:rsid w:val="00324F7C"/>
    <w:rsid w:val="00326641"/>
    <w:rsid w:val="00326A26"/>
    <w:rsid w:val="003370F8"/>
    <w:rsid w:val="00342423"/>
    <w:rsid w:val="00344EE0"/>
    <w:rsid w:val="00350622"/>
    <w:rsid w:val="003615A2"/>
    <w:rsid w:val="00361AB2"/>
    <w:rsid w:val="00364ACE"/>
    <w:rsid w:val="00364E6C"/>
    <w:rsid w:val="00372112"/>
    <w:rsid w:val="00374897"/>
    <w:rsid w:val="003753D7"/>
    <w:rsid w:val="00376458"/>
    <w:rsid w:val="00380DF6"/>
    <w:rsid w:val="00385FA9"/>
    <w:rsid w:val="003A0743"/>
    <w:rsid w:val="003A2F66"/>
    <w:rsid w:val="003A52C8"/>
    <w:rsid w:val="003A6E69"/>
    <w:rsid w:val="003A74AE"/>
    <w:rsid w:val="003A7EB1"/>
    <w:rsid w:val="003B1DA4"/>
    <w:rsid w:val="003C0A06"/>
    <w:rsid w:val="003C55B7"/>
    <w:rsid w:val="003C61B4"/>
    <w:rsid w:val="003D76A5"/>
    <w:rsid w:val="003D7E72"/>
    <w:rsid w:val="003E24FA"/>
    <w:rsid w:val="003E31C3"/>
    <w:rsid w:val="003E4418"/>
    <w:rsid w:val="003F1290"/>
    <w:rsid w:val="003F1B40"/>
    <w:rsid w:val="003F53A7"/>
    <w:rsid w:val="0041049F"/>
    <w:rsid w:val="004131EA"/>
    <w:rsid w:val="004169B7"/>
    <w:rsid w:val="00420D91"/>
    <w:rsid w:val="004228CA"/>
    <w:rsid w:val="00426836"/>
    <w:rsid w:val="00430C6E"/>
    <w:rsid w:val="0044282D"/>
    <w:rsid w:val="004442C4"/>
    <w:rsid w:val="00444F4F"/>
    <w:rsid w:val="00446833"/>
    <w:rsid w:val="00447F95"/>
    <w:rsid w:val="004514D7"/>
    <w:rsid w:val="004534C4"/>
    <w:rsid w:val="00470045"/>
    <w:rsid w:val="00483A07"/>
    <w:rsid w:val="00484886"/>
    <w:rsid w:val="004949EF"/>
    <w:rsid w:val="004B0A06"/>
    <w:rsid w:val="004B0B31"/>
    <w:rsid w:val="004B32C0"/>
    <w:rsid w:val="004C4F6D"/>
    <w:rsid w:val="004C7F01"/>
    <w:rsid w:val="004D0F90"/>
    <w:rsid w:val="004D4696"/>
    <w:rsid w:val="004D4DF4"/>
    <w:rsid w:val="004E1ADC"/>
    <w:rsid w:val="004E4A53"/>
    <w:rsid w:val="004F2386"/>
    <w:rsid w:val="004F57AD"/>
    <w:rsid w:val="004F751D"/>
    <w:rsid w:val="005009E3"/>
    <w:rsid w:val="00501067"/>
    <w:rsid w:val="0050277A"/>
    <w:rsid w:val="00504509"/>
    <w:rsid w:val="005046DD"/>
    <w:rsid w:val="00505F83"/>
    <w:rsid w:val="00506E82"/>
    <w:rsid w:val="00511B4E"/>
    <w:rsid w:val="00514D5E"/>
    <w:rsid w:val="00521085"/>
    <w:rsid w:val="00522A6A"/>
    <w:rsid w:val="00524014"/>
    <w:rsid w:val="0052412D"/>
    <w:rsid w:val="00533C3A"/>
    <w:rsid w:val="005379FD"/>
    <w:rsid w:val="00540EDE"/>
    <w:rsid w:val="00541D19"/>
    <w:rsid w:val="0054689A"/>
    <w:rsid w:val="005468E2"/>
    <w:rsid w:val="005524DE"/>
    <w:rsid w:val="00554097"/>
    <w:rsid w:val="00555986"/>
    <w:rsid w:val="00561E80"/>
    <w:rsid w:val="00562AB8"/>
    <w:rsid w:val="0056524D"/>
    <w:rsid w:val="00571219"/>
    <w:rsid w:val="00576A60"/>
    <w:rsid w:val="00583D79"/>
    <w:rsid w:val="005932A0"/>
    <w:rsid w:val="005939C9"/>
    <w:rsid w:val="00593A8C"/>
    <w:rsid w:val="005952B3"/>
    <w:rsid w:val="005A0CC9"/>
    <w:rsid w:val="005B7774"/>
    <w:rsid w:val="005C0CA8"/>
    <w:rsid w:val="005C436E"/>
    <w:rsid w:val="005C61A0"/>
    <w:rsid w:val="005D04A6"/>
    <w:rsid w:val="005D1E72"/>
    <w:rsid w:val="005D2852"/>
    <w:rsid w:val="005E3985"/>
    <w:rsid w:val="005E5C40"/>
    <w:rsid w:val="005F09E5"/>
    <w:rsid w:val="005F4BF1"/>
    <w:rsid w:val="005F6F19"/>
    <w:rsid w:val="006032D7"/>
    <w:rsid w:val="00606DDC"/>
    <w:rsid w:val="00611470"/>
    <w:rsid w:val="00614B5D"/>
    <w:rsid w:val="00617822"/>
    <w:rsid w:val="006205B9"/>
    <w:rsid w:val="00622359"/>
    <w:rsid w:val="0062298C"/>
    <w:rsid w:val="006249FE"/>
    <w:rsid w:val="0063492C"/>
    <w:rsid w:val="00635A2E"/>
    <w:rsid w:val="00637FCB"/>
    <w:rsid w:val="00640A03"/>
    <w:rsid w:val="00641CDF"/>
    <w:rsid w:val="00641D59"/>
    <w:rsid w:val="00643A49"/>
    <w:rsid w:val="00644F58"/>
    <w:rsid w:val="006513A7"/>
    <w:rsid w:val="0065318B"/>
    <w:rsid w:val="00655522"/>
    <w:rsid w:val="006617A8"/>
    <w:rsid w:val="00675352"/>
    <w:rsid w:val="00683333"/>
    <w:rsid w:val="00683607"/>
    <w:rsid w:val="00683C72"/>
    <w:rsid w:val="006949FD"/>
    <w:rsid w:val="00695E35"/>
    <w:rsid w:val="006A0440"/>
    <w:rsid w:val="006A16CC"/>
    <w:rsid w:val="006A29B6"/>
    <w:rsid w:val="006B5856"/>
    <w:rsid w:val="006B685E"/>
    <w:rsid w:val="006B6DCD"/>
    <w:rsid w:val="006B7A5C"/>
    <w:rsid w:val="006D7CA6"/>
    <w:rsid w:val="006E2A3D"/>
    <w:rsid w:val="006E407A"/>
    <w:rsid w:val="00703370"/>
    <w:rsid w:val="00703903"/>
    <w:rsid w:val="007056D4"/>
    <w:rsid w:val="007105FD"/>
    <w:rsid w:val="00712B2B"/>
    <w:rsid w:val="00712B9C"/>
    <w:rsid w:val="0071374C"/>
    <w:rsid w:val="00714BA4"/>
    <w:rsid w:val="00714CB0"/>
    <w:rsid w:val="0072075B"/>
    <w:rsid w:val="0073454B"/>
    <w:rsid w:val="00752175"/>
    <w:rsid w:val="00753515"/>
    <w:rsid w:val="00760058"/>
    <w:rsid w:val="007631F8"/>
    <w:rsid w:val="007649D6"/>
    <w:rsid w:val="00764AF0"/>
    <w:rsid w:val="0076550D"/>
    <w:rsid w:val="007664A2"/>
    <w:rsid w:val="007734B9"/>
    <w:rsid w:val="007747DF"/>
    <w:rsid w:val="0077751A"/>
    <w:rsid w:val="00783CB7"/>
    <w:rsid w:val="0078655B"/>
    <w:rsid w:val="00786C89"/>
    <w:rsid w:val="00794B36"/>
    <w:rsid w:val="00795977"/>
    <w:rsid w:val="00797A49"/>
    <w:rsid w:val="007A2806"/>
    <w:rsid w:val="007D0BB8"/>
    <w:rsid w:val="007D292E"/>
    <w:rsid w:val="007D34C6"/>
    <w:rsid w:val="007D4BDE"/>
    <w:rsid w:val="007E042D"/>
    <w:rsid w:val="007E15E9"/>
    <w:rsid w:val="007E1A2F"/>
    <w:rsid w:val="007E31A1"/>
    <w:rsid w:val="007F0E1B"/>
    <w:rsid w:val="007F3E9A"/>
    <w:rsid w:val="007F4B44"/>
    <w:rsid w:val="007F65AA"/>
    <w:rsid w:val="007F75E1"/>
    <w:rsid w:val="00800921"/>
    <w:rsid w:val="008163B4"/>
    <w:rsid w:val="00822850"/>
    <w:rsid w:val="008228CE"/>
    <w:rsid w:val="00823347"/>
    <w:rsid w:val="008327D0"/>
    <w:rsid w:val="00832813"/>
    <w:rsid w:val="0083586D"/>
    <w:rsid w:val="00843537"/>
    <w:rsid w:val="00844762"/>
    <w:rsid w:val="008462A3"/>
    <w:rsid w:val="0085226A"/>
    <w:rsid w:val="00852853"/>
    <w:rsid w:val="00855A09"/>
    <w:rsid w:val="008561EA"/>
    <w:rsid w:val="00872DF5"/>
    <w:rsid w:val="008739C9"/>
    <w:rsid w:val="008757F3"/>
    <w:rsid w:val="00881B06"/>
    <w:rsid w:val="0089224C"/>
    <w:rsid w:val="0089234D"/>
    <w:rsid w:val="0089312D"/>
    <w:rsid w:val="00893D57"/>
    <w:rsid w:val="008946BE"/>
    <w:rsid w:val="00897B89"/>
    <w:rsid w:val="008A4133"/>
    <w:rsid w:val="008B28E6"/>
    <w:rsid w:val="008B6531"/>
    <w:rsid w:val="008C1CCD"/>
    <w:rsid w:val="008C3B89"/>
    <w:rsid w:val="008C55DC"/>
    <w:rsid w:val="008D176D"/>
    <w:rsid w:val="008E03F5"/>
    <w:rsid w:val="008E2353"/>
    <w:rsid w:val="008E63C0"/>
    <w:rsid w:val="008E7225"/>
    <w:rsid w:val="009024CE"/>
    <w:rsid w:val="00904E7F"/>
    <w:rsid w:val="00912DC5"/>
    <w:rsid w:val="00916691"/>
    <w:rsid w:val="00925362"/>
    <w:rsid w:val="00927F75"/>
    <w:rsid w:val="0093104C"/>
    <w:rsid w:val="00934A2E"/>
    <w:rsid w:val="00936DFD"/>
    <w:rsid w:val="009441EB"/>
    <w:rsid w:val="00953501"/>
    <w:rsid w:val="0095619A"/>
    <w:rsid w:val="00957063"/>
    <w:rsid w:val="0095711D"/>
    <w:rsid w:val="00961413"/>
    <w:rsid w:val="00966E9F"/>
    <w:rsid w:val="0096720F"/>
    <w:rsid w:val="00971A2F"/>
    <w:rsid w:val="0097274B"/>
    <w:rsid w:val="00974F3B"/>
    <w:rsid w:val="00981BBD"/>
    <w:rsid w:val="009913BA"/>
    <w:rsid w:val="00993687"/>
    <w:rsid w:val="009A0DB3"/>
    <w:rsid w:val="009A73F9"/>
    <w:rsid w:val="009B44DE"/>
    <w:rsid w:val="009B5A9C"/>
    <w:rsid w:val="009C62E0"/>
    <w:rsid w:val="009D3D1A"/>
    <w:rsid w:val="009F18E8"/>
    <w:rsid w:val="009F6D05"/>
    <w:rsid w:val="009F6E62"/>
    <w:rsid w:val="00A01744"/>
    <w:rsid w:val="00A225E4"/>
    <w:rsid w:val="00A2279B"/>
    <w:rsid w:val="00A250E3"/>
    <w:rsid w:val="00A31701"/>
    <w:rsid w:val="00A409DB"/>
    <w:rsid w:val="00A46BBE"/>
    <w:rsid w:val="00A53584"/>
    <w:rsid w:val="00A55198"/>
    <w:rsid w:val="00A610EB"/>
    <w:rsid w:val="00A73540"/>
    <w:rsid w:val="00A8020D"/>
    <w:rsid w:val="00A851DA"/>
    <w:rsid w:val="00A86A23"/>
    <w:rsid w:val="00A90501"/>
    <w:rsid w:val="00A93B56"/>
    <w:rsid w:val="00A9781E"/>
    <w:rsid w:val="00AA18A1"/>
    <w:rsid w:val="00AA2541"/>
    <w:rsid w:val="00AB7A22"/>
    <w:rsid w:val="00AE06CD"/>
    <w:rsid w:val="00AE0EED"/>
    <w:rsid w:val="00AE4110"/>
    <w:rsid w:val="00AE5BAE"/>
    <w:rsid w:val="00AF5526"/>
    <w:rsid w:val="00B07935"/>
    <w:rsid w:val="00B15F91"/>
    <w:rsid w:val="00B17E22"/>
    <w:rsid w:val="00B2491A"/>
    <w:rsid w:val="00B32E16"/>
    <w:rsid w:val="00B35D01"/>
    <w:rsid w:val="00B40D00"/>
    <w:rsid w:val="00B43469"/>
    <w:rsid w:val="00B44723"/>
    <w:rsid w:val="00B4486D"/>
    <w:rsid w:val="00B4777F"/>
    <w:rsid w:val="00B50396"/>
    <w:rsid w:val="00B57AE8"/>
    <w:rsid w:val="00B602D7"/>
    <w:rsid w:val="00B651F8"/>
    <w:rsid w:val="00B67225"/>
    <w:rsid w:val="00B676DD"/>
    <w:rsid w:val="00B73D3D"/>
    <w:rsid w:val="00B74717"/>
    <w:rsid w:val="00B80C06"/>
    <w:rsid w:val="00B814BB"/>
    <w:rsid w:val="00B8663F"/>
    <w:rsid w:val="00B86D1C"/>
    <w:rsid w:val="00B905AB"/>
    <w:rsid w:val="00B92BAD"/>
    <w:rsid w:val="00B92D07"/>
    <w:rsid w:val="00BB0F8E"/>
    <w:rsid w:val="00BB1151"/>
    <w:rsid w:val="00BC12BB"/>
    <w:rsid w:val="00BC1BCA"/>
    <w:rsid w:val="00BC55E0"/>
    <w:rsid w:val="00BC5D46"/>
    <w:rsid w:val="00BD1073"/>
    <w:rsid w:val="00BD180E"/>
    <w:rsid w:val="00BE0E0A"/>
    <w:rsid w:val="00BF0A04"/>
    <w:rsid w:val="00BF50CE"/>
    <w:rsid w:val="00C04558"/>
    <w:rsid w:val="00C04C05"/>
    <w:rsid w:val="00C05E1B"/>
    <w:rsid w:val="00C15F9A"/>
    <w:rsid w:val="00C16943"/>
    <w:rsid w:val="00C3559F"/>
    <w:rsid w:val="00C37B84"/>
    <w:rsid w:val="00C4447B"/>
    <w:rsid w:val="00C44EA9"/>
    <w:rsid w:val="00C524E5"/>
    <w:rsid w:val="00C55B80"/>
    <w:rsid w:val="00C60FB4"/>
    <w:rsid w:val="00C72F10"/>
    <w:rsid w:val="00C73352"/>
    <w:rsid w:val="00C76D49"/>
    <w:rsid w:val="00C76E6B"/>
    <w:rsid w:val="00C76F90"/>
    <w:rsid w:val="00C81714"/>
    <w:rsid w:val="00C8609B"/>
    <w:rsid w:val="00C87086"/>
    <w:rsid w:val="00C8760C"/>
    <w:rsid w:val="00C87DDB"/>
    <w:rsid w:val="00CA1225"/>
    <w:rsid w:val="00CA1F22"/>
    <w:rsid w:val="00CA3479"/>
    <w:rsid w:val="00CA5906"/>
    <w:rsid w:val="00CA5ED9"/>
    <w:rsid w:val="00CA747A"/>
    <w:rsid w:val="00CB16C4"/>
    <w:rsid w:val="00CC7B11"/>
    <w:rsid w:val="00CD2261"/>
    <w:rsid w:val="00CD6801"/>
    <w:rsid w:val="00CD75A3"/>
    <w:rsid w:val="00CE2F67"/>
    <w:rsid w:val="00CE42D1"/>
    <w:rsid w:val="00CF24EE"/>
    <w:rsid w:val="00CF443F"/>
    <w:rsid w:val="00CF5C0E"/>
    <w:rsid w:val="00D0432F"/>
    <w:rsid w:val="00D11154"/>
    <w:rsid w:val="00D114F9"/>
    <w:rsid w:val="00D141BB"/>
    <w:rsid w:val="00D148AC"/>
    <w:rsid w:val="00D175E3"/>
    <w:rsid w:val="00D233B0"/>
    <w:rsid w:val="00D240BD"/>
    <w:rsid w:val="00D27CC0"/>
    <w:rsid w:val="00D308B8"/>
    <w:rsid w:val="00D34576"/>
    <w:rsid w:val="00D45F57"/>
    <w:rsid w:val="00D46DAC"/>
    <w:rsid w:val="00D524D0"/>
    <w:rsid w:val="00D61DF6"/>
    <w:rsid w:val="00D67095"/>
    <w:rsid w:val="00D71CAF"/>
    <w:rsid w:val="00D75088"/>
    <w:rsid w:val="00D82171"/>
    <w:rsid w:val="00DA20C1"/>
    <w:rsid w:val="00DB26E9"/>
    <w:rsid w:val="00DB27C5"/>
    <w:rsid w:val="00DB3A12"/>
    <w:rsid w:val="00DB3F2E"/>
    <w:rsid w:val="00DB6C74"/>
    <w:rsid w:val="00DE0933"/>
    <w:rsid w:val="00DE319D"/>
    <w:rsid w:val="00DE3706"/>
    <w:rsid w:val="00DE6373"/>
    <w:rsid w:val="00E027CE"/>
    <w:rsid w:val="00E043EC"/>
    <w:rsid w:val="00E054A2"/>
    <w:rsid w:val="00E077E7"/>
    <w:rsid w:val="00E1375A"/>
    <w:rsid w:val="00E14250"/>
    <w:rsid w:val="00E1427B"/>
    <w:rsid w:val="00E1790D"/>
    <w:rsid w:val="00E24A2E"/>
    <w:rsid w:val="00E32872"/>
    <w:rsid w:val="00E35259"/>
    <w:rsid w:val="00E420A8"/>
    <w:rsid w:val="00E44C3C"/>
    <w:rsid w:val="00E5103A"/>
    <w:rsid w:val="00E5245E"/>
    <w:rsid w:val="00E53CF6"/>
    <w:rsid w:val="00E61432"/>
    <w:rsid w:val="00E65298"/>
    <w:rsid w:val="00E65EF0"/>
    <w:rsid w:val="00E671A2"/>
    <w:rsid w:val="00E730D1"/>
    <w:rsid w:val="00E741E1"/>
    <w:rsid w:val="00E815F5"/>
    <w:rsid w:val="00E83C17"/>
    <w:rsid w:val="00E85E99"/>
    <w:rsid w:val="00E8718D"/>
    <w:rsid w:val="00E94BB5"/>
    <w:rsid w:val="00E95DDD"/>
    <w:rsid w:val="00EA695B"/>
    <w:rsid w:val="00EB3FB1"/>
    <w:rsid w:val="00EB44B8"/>
    <w:rsid w:val="00EB542C"/>
    <w:rsid w:val="00EB7737"/>
    <w:rsid w:val="00EB7D0F"/>
    <w:rsid w:val="00EC769A"/>
    <w:rsid w:val="00EC79E8"/>
    <w:rsid w:val="00EC7B25"/>
    <w:rsid w:val="00ED5E59"/>
    <w:rsid w:val="00ED7C63"/>
    <w:rsid w:val="00EE7FAD"/>
    <w:rsid w:val="00F002BF"/>
    <w:rsid w:val="00F00665"/>
    <w:rsid w:val="00F010E8"/>
    <w:rsid w:val="00F02FF5"/>
    <w:rsid w:val="00F0495D"/>
    <w:rsid w:val="00F07D8A"/>
    <w:rsid w:val="00F11959"/>
    <w:rsid w:val="00F12F90"/>
    <w:rsid w:val="00F146CD"/>
    <w:rsid w:val="00F148AA"/>
    <w:rsid w:val="00F15FE2"/>
    <w:rsid w:val="00F1749C"/>
    <w:rsid w:val="00F17550"/>
    <w:rsid w:val="00F30741"/>
    <w:rsid w:val="00F3431A"/>
    <w:rsid w:val="00F544AE"/>
    <w:rsid w:val="00F57D1D"/>
    <w:rsid w:val="00F60A39"/>
    <w:rsid w:val="00F628A2"/>
    <w:rsid w:val="00F62AA8"/>
    <w:rsid w:val="00F7273D"/>
    <w:rsid w:val="00F804E7"/>
    <w:rsid w:val="00F80551"/>
    <w:rsid w:val="00F8533C"/>
    <w:rsid w:val="00F85D71"/>
    <w:rsid w:val="00F867E2"/>
    <w:rsid w:val="00F90106"/>
    <w:rsid w:val="00F915ED"/>
    <w:rsid w:val="00FB6E86"/>
    <w:rsid w:val="00FC0614"/>
    <w:rsid w:val="00FC1ABC"/>
    <w:rsid w:val="00FC5C3C"/>
    <w:rsid w:val="00FD09F2"/>
    <w:rsid w:val="00FD21C2"/>
    <w:rsid w:val="00FD5BFC"/>
    <w:rsid w:val="00FD6A8F"/>
    <w:rsid w:val="00FE1E06"/>
    <w:rsid w:val="00FE45F6"/>
    <w:rsid w:val="00FE6A70"/>
    <w:rsid w:val="00FE70B4"/>
    <w:rsid w:val="00FF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4">
      <o:colormenu v:ext="edit" fillcolor="none"/>
    </o:shapedefaults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511B4E"/>
    <w:pPr>
      <w:keepNext/>
      <w:ind w:left="567"/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1C585E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82171"/>
    <w:pPr>
      <w:keepNext/>
      <w:keepLines/>
      <w:numPr>
        <w:ilvl w:val="3"/>
        <w:numId w:val="1"/>
      </w:numPr>
      <w:spacing w:before="240" w:after="120" w:line="240" w:lineRule="auto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A250E3"/>
    <w:rPr>
      <w:sz w:val="18"/>
      <w:szCs w:val="20"/>
    </w:rPr>
  </w:style>
  <w:style w:type="paragraph" w:styleId="Fuzeile">
    <w:name w:val="footer"/>
    <w:basedOn w:val="Standard"/>
    <w:link w:val="FuzeileZchn"/>
    <w:uiPriority w:val="99"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511B4E"/>
    <w:pPr>
      <w:tabs>
        <w:tab w:val="left" w:pos="880"/>
        <w:tab w:val="right" w:leader="dot" w:pos="9060"/>
      </w:tabs>
      <w:spacing w:after="120" w:line="240" w:lineRule="auto"/>
      <w:ind w:left="567" w:hanging="567"/>
    </w:pPr>
    <w:rPr>
      <w:bCs/>
      <w:noProof/>
    </w:rPr>
  </w:style>
  <w:style w:type="paragraph" w:styleId="Verzeichnis2">
    <w:name w:val="toc 2"/>
    <w:basedOn w:val="Standard"/>
    <w:next w:val="Standard"/>
    <w:autoRedefine/>
    <w:uiPriority w:val="39"/>
    <w:rsid w:val="004D4DF4"/>
    <w:pPr>
      <w:tabs>
        <w:tab w:val="left" w:pos="880"/>
        <w:tab w:val="right" w:leader="dot" w:pos="9060"/>
      </w:tabs>
      <w:spacing w:before="240" w:after="60" w:line="240" w:lineRule="auto"/>
      <w:ind w:left="567" w:hanging="567"/>
    </w:pPr>
    <w:rPr>
      <w:bCs/>
      <w:noProof/>
    </w:rPr>
  </w:style>
  <w:style w:type="paragraph" w:styleId="Verzeichnis3">
    <w:name w:val="toc 3"/>
    <w:basedOn w:val="Standard"/>
    <w:next w:val="Standard"/>
    <w:autoRedefine/>
    <w:uiPriority w:val="39"/>
    <w:rsid w:val="00E35259"/>
    <w:pPr>
      <w:tabs>
        <w:tab w:val="left" w:pos="880"/>
        <w:tab w:val="right" w:leader="dot" w:pos="9060"/>
      </w:tabs>
    </w:pPr>
  </w:style>
  <w:style w:type="paragraph" w:styleId="Verzeichnis4">
    <w:name w:val="toc 4"/>
    <w:basedOn w:val="Standard"/>
    <w:next w:val="Standard"/>
    <w:autoRedefine/>
    <w:uiPriority w:val="39"/>
    <w:rsid w:val="003A6E69"/>
    <w:pPr>
      <w:tabs>
        <w:tab w:val="left" w:pos="880"/>
        <w:tab w:val="right" w:leader="dot" w:pos="9060"/>
      </w:tabs>
    </w:pPr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aliases w:val="Tabellentext bullet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1C585E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aliases w:val="Tabellentext bullet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5E5C40"/>
    <w:rPr>
      <w:rFonts w:ascii="Arial" w:hAnsi="Arial" w:cs="Arial"/>
      <w:b/>
      <w:bCs/>
      <w:iCs/>
      <w:sz w:val="22"/>
      <w:szCs w:val="28"/>
    </w:rPr>
  </w:style>
  <w:style w:type="character" w:customStyle="1" w:styleId="zit">
    <w:name w:val="zit"/>
    <w:basedOn w:val="Absatz-Standardschriftart"/>
    <w:rsid w:val="00B86D1C"/>
  </w:style>
  <w:style w:type="paragraph" w:styleId="StandardWeb">
    <w:name w:val="Normal (Web)"/>
    <w:basedOn w:val="Standard"/>
    <w:uiPriority w:val="99"/>
    <w:semiHidden/>
    <w:unhideWhenUsed/>
    <w:rsid w:val="00B86D1C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styleId="Hervorhebung">
    <w:name w:val="Emphasis"/>
    <w:basedOn w:val="Absatz-Standardschriftart"/>
    <w:uiPriority w:val="20"/>
    <w:qFormat/>
    <w:rsid w:val="00B86D1C"/>
    <w:rPr>
      <w:i/>
      <w:iCs/>
    </w:rPr>
  </w:style>
  <w:style w:type="character" w:styleId="BesuchterLink">
    <w:name w:val="FollowedHyperlink"/>
    <w:basedOn w:val="Absatz-Standardschriftart"/>
    <w:uiPriority w:val="99"/>
    <w:semiHidden/>
    <w:unhideWhenUsed/>
    <w:rsid w:val="00FE6A70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F02FF5"/>
    <w:rPr>
      <w:rFonts w:ascii="Arial" w:hAnsi="Arial"/>
      <w:sz w:val="22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1A0377"/>
    <w:rPr>
      <w:rFonts w:ascii="Arial" w:hAnsi="Arial"/>
      <w:sz w:val="22"/>
      <w:szCs w:val="24"/>
    </w:rPr>
  </w:style>
  <w:style w:type="paragraph" w:customStyle="1" w:styleId="KeineGliederung">
    <w:name w:val="Keine Gliederung"/>
    <w:basedOn w:val="Standard"/>
    <w:qFormat/>
    <w:rsid w:val="00511B4E"/>
    <w:pPr>
      <w:numPr>
        <w:numId w:val="4"/>
      </w:numPr>
      <w:autoSpaceDE w:val="0"/>
      <w:autoSpaceDN w:val="0"/>
      <w:adjustRightInd w:val="0"/>
      <w:spacing w:before="360" w:after="120" w:line="240" w:lineRule="auto"/>
    </w:pPr>
    <w:rPr>
      <w:rFonts w:ascii="Arial Fett" w:hAnsi="Arial Fett" w:cs="Arial"/>
      <w:b/>
      <w:bCs/>
      <w:szCs w:val="22"/>
    </w:rPr>
  </w:style>
  <w:style w:type="paragraph" w:customStyle="1" w:styleId="GleissTextformat">
    <w:name w:val="Gleiss Textformat"/>
    <w:rsid w:val="0018203C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18203C"/>
    <w:rPr>
      <w:color w:val="808080"/>
    </w:rPr>
  </w:style>
  <w:style w:type="character" w:customStyle="1" w:styleId="Formatvorlage1">
    <w:name w:val="Formatvorlage1"/>
    <w:basedOn w:val="Absatz-Standardschriftart"/>
    <w:uiPriority w:val="1"/>
    <w:rsid w:val="0018203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8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308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892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ntrol" Target="activeX/activeX2.xml"/><Relationship Id="rId18" Type="http://schemas.openxmlformats.org/officeDocument/2006/relationships/control" Target="activeX/activeX7.xm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control" Target="activeX/activeX10.xml"/><Relationship Id="rId7" Type="http://schemas.openxmlformats.org/officeDocument/2006/relationships/settings" Target="settings.xml"/><Relationship Id="rId12" Type="http://schemas.openxmlformats.org/officeDocument/2006/relationships/control" Target="activeX/activeX1.xml"/><Relationship Id="rId17" Type="http://schemas.openxmlformats.org/officeDocument/2006/relationships/control" Target="activeX/activeX6.xm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5.xml"/><Relationship Id="rId20" Type="http://schemas.openxmlformats.org/officeDocument/2006/relationships/control" Target="activeX/activeX9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control" Target="activeX/activeX4.xml"/><Relationship Id="rId23" Type="http://schemas.openxmlformats.org/officeDocument/2006/relationships/header" Target="header1.xm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control" Target="activeX/activeX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ntrol" Target="activeX/activeX3.xml"/><Relationship Id="rId22" Type="http://schemas.openxmlformats.org/officeDocument/2006/relationships/control" Target="activeX/activeX11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D358CE4E6455CA58AB4C2746C84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3B42B5-509B-4533-8A0C-C536D113C7D2}"/>
      </w:docPartPr>
      <w:docPartBody>
        <w:p w:rsidR="00965C0A" w:rsidRDefault="00965C0A" w:rsidP="00965C0A">
          <w:pPr>
            <w:pStyle w:val="B96D358CE4E6455CA58AB4C2746C84FB"/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</w:docPartBody>
    </w:docPart>
    <w:docPart>
      <w:docPartPr>
        <w:name w:val="D0B627EF2E6F440BBE5FEAE8E5FFC6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982111-769C-4503-9E0A-08E768F48363}"/>
      </w:docPartPr>
      <w:docPartBody>
        <w:p w:rsidR="00965C0A" w:rsidRDefault="00965C0A" w:rsidP="00965C0A">
          <w:pPr>
            <w:pStyle w:val="D0B627EF2E6F440BBE5FEAE8E5FFC64D"/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</w:docPartBody>
    </w:docPart>
    <w:docPart>
      <w:docPartPr>
        <w:name w:val="1BCC4BCCDBAC40249BC22314EBAB31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F90AFD-841A-4924-BDE0-296B8F76110E}"/>
      </w:docPartPr>
      <w:docPartBody>
        <w:p w:rsidR="00965C0A" w:rsidRDefault="00965C0A" w:rsidP="00965C0A">
          <w:pPr>
            <w:pStyle w:val="1BCC4BCCDBAC40249BC22314EBAB3178"/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</w:docPartBody>
    </w:docPart>
    <w:docPart>
      <w:docPartPr>
        <w:name w:val="E2D3FCA008D64B49BA4ED860FAD105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66BFA8-79BF-4262-8BD9-F813E22D56EB}"/>
      </w:docPartPr>
      <w:docPartBody>
        <w:p w:rsidR="00415855" w:rsidRDefault="00415855" w:rsidP="00415855">
          <w:pPr>
            <w:pStyle w:val="E2D3FCA008D64B49BA4ED860FAD10592"/>
          </w:pPr>
          <w:r w:rsidRPr="00A4219C">
            <w:rPr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9537818B318946CDA602162318F556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BC26ED-45CB-4019-8A1C-A8BB84422B8A}"/>
      </w:docPartPr>
      <w:docPartBody>
        <w:p w:rsidR="00415855" w:rsidRDefault="00415855" w:rsidP="00415855">
          <w:pPr>
            <w:pStyle w:val="9537818B318946CDA602162318F55636"/>
          </w:pPr>
          <w:r>
            <w:rPr>
              <w:rFonts w:cs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FB2D600C837E47DCA2F9236BDC4F57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0FBCAE-7833-43C2-931B-B034693EDB06}"/>
      </w:docPartPr>
      <w:docPartBody>
        <w:p w:rsidR="00415855" w:rsidRDefault="00415855" w:rsidP="00415855">
          <w:pPr>
            <w:pStyle w:val="FB2D600C837E47DCA2F9236BDC4F5793"/>
          </w:pPr>
          <w:r w:rsidRPr="00412189"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D46AF0EA56384492A51EBF512E4904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F82F75-F6CE-4606-BF11-1E6363577A7F}"/>
      </w:docPartPr>
      <w:docPartBody>
        <w:p w:rsidR="00415855" w:rsidRDefault="00415855" w:rsidP="00415855">
          <w:pPr>
            <w:pStyle w:val="D46AF0EA56384492A51EBF512E4904BA"/>
          </w:pPr>
          <w:r>
            <w:rPr>
              <w:rFonts w:cs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F7FFA1BF3F5F4635A089414BA2524B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002D7D-D151-4B82-878C-36BF752019EB}"/>
      </w:docPartPr>
      <w:docPartBody>
        <w:p w:rsidR="00415855" w:rsidRDefault="00415855" w:rsidP="00415855">
          <w:pPr>
            <w:pStyle w:val="F7FFA1BF3F5F4635A089414BA2524BBE"/>
          </w:pPr>
          <w:r w:rsidRPr="00412189"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EE3A4C03EDB4445C9BDE540D1C8F72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706D8-4D93-4A2A-98CC-3D996CB720B1}"/>
      </w:docPartPr>
      <w:docPartBody>
        <w:p w:rsidR="00415855" w:rsidRDefault="00415855" w:rsidP="00415855">
          <w:pPr>
            <w:pStyle w:val="EE3A4C03EDB4445C9BDE540D1C8F727B"/>
          </w:pPr>
          <w:r>
            <w:rPr>
              <w:rFonts w:cs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C8DCEA042F3F4F9A8FB49A48C21E1D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B636EA-0C1D-4998-8655-5755C4459615}"/>
      </w:docPartPr>
      <w:docPartBody>
        <w:p w:rsidR="00415855" w:rsidRDefault="00415855" w:rsidP="00415855">
          <w:pPr>
            <w:pStyle w:val="C8DCEA042F3F4F9A8FB49A48C21E1DB7"/>
          </w:pPr>
          <w:r w:rsidRPr="00412189"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2274DA64171464496853B1C80196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17FA69-1BBD-4C85-83C1-580C64B4B23C}"/>
      </w:docPartPr>
      <w:docPartBody>
        <w:p w:rsidR="00415855" w:rsidRDefault="00415855" w:rsidP="00415855">
          <w:pPr>
            <w:pStyle w:val="02274DA64171464496853B1C80196EF4"/>
          </w:pPr>
          <w:r w:rsidRPr="00A4219C">
            <w:rPr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65D92C9EC6A44093AA086E8D6C44A5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A7FEF4-FED1-4E9B-A310-9F11345750AA}"/>
      </w:docPartPr>
      <w:docPartBody>
        <w:p w:rsidR="00CC2A0D" w:rsidRDefault="00CC2A0D" w:rsidP="00CC2A0D">
          <w:pPr>
            <w:pStyle w:val="65D92C9EC6A44093AA086E8D6C44A5C3"/>
          </w:pPr>
          <w:r>
            <w:rPr>
              <w:rFonts w:cs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3BDF740945274FB98FACDB8CCECC0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EA2DDE-F264-47E7-AAA2-4209234A915F}"/>
      </w:docPartPr>
      <w:docPartBody>
        <w:p w:rsidR="00CC2A0D" w:rsidRDefault="00CC2A0D" w:rsidP="00CC2A0D">
          <w:pPr>
            <w:pStyle w:val="3BDF740945274FB98FACDB8CCECC09C6"/>
          </w:pPr>
          <w:r>
            <w:rPr>
              <w:rFonts w:cs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4BA53CF8EB7B499D8FD3E1D77B6014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FF71F4-E9A2-4B5D-ABC3-3FA421A585F7}"/>
      </w:docPartPr>
      <w:docPartBody>
        <w:p w:rsidR="00CC2A0D" w:rsidRDefault="00CC2A0D" w:rsidP="00CC2A0D">
          <w:pPr>
            <w:pStyle w:val="4BA53CF8EB7B499D8FD3E1D77B601428"/>
          </w:pPr>
          <w:r>
            <w:rPr>
              <w:rFonts w:cs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589CEE9E1E3E4A99A893DBB8E9930C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F2A9D3-7B95-4BDD-AC95-2C322510CE29}"/>
      </w:docPartPr>
      <w:docPartBody>
        <w:p w:rsidR="00CC2A0D" w:rsidRDefault="00CC2A0D" w:rsidP="00CC2A0D">
          <w:pPr>
            <w:pStyle w:val="589CEE9E1E3E4A99A893DBB8E9930CC6"/>
          </w:pPr>
          <w:r>
            <w:rPr>
              <w:rFonts w:cs="Arial"/>
              <w:color w:val="808080"/>
              <w:u w:val="single"/>
            </w:rPr>
            <w:t>Klicken oder tippen Sie hier, um Text einzugeben.</w:t>
          </w:r>
        </w:p>
      </w:docPartBody>
    </w:docPart>
    <w:docPart>
      <w:docPartPr>
        <w:name w:val="67F8D1533A574875A6B9A22DA798FB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178D5A-2B0F-437C-A317-0E46A2858EF9}"/>
      </w:docPartPr>
      <w:docPartBody>
        <w:p w:rsidR="00CC2A0D" w:rsidRDefault="00CC2A0D" w:rsidP="00CC2A0D">
          <w:pPr>
            <w:pStyle w:val="67F8D1533A574875A6B9A22DA798FBE1"/>
          </w:pPr>
          <w:r>
            <w:rPr>
              <w:rFonts w:cs="Arial"/>
              <w:color w:val="808080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A1B"/>
    <w:rsid w:val="00003A1B"/>
    <w:rsid w:val="0009428F"/>
    <w:rsid w:val="000C475A"/>
    <w:rsid w:val="00133DE3"/>
    <w:rsid w:val="00165C2D"/>
    <w:rsid w:val="00180827"/>
    <w:rsid w:val="00197BD9"/>
    <w:rsid w:val="00212332"/>
    <w:rsid w:val="002C3AA2"/>
    <w:rsid w:val="002E7E13"/>
    <w:rsid w:val="00307D1B"/>
    <w:rsid w:val="0031316A"/>
    <w:rsid w:val="00315247"/>
    <w:rsid w:val="003753D7"/>
    <w:rsid w:val="00415855"/>
    <w:rsid w:val="004C4F6D"/>
    <w:rsid w:val="004C776A"/>
    <w:rsid w:val="00554097"/>
    <w:rsid w:val="006032D7"/>
    <w:rsid w:val="00643A49"/>
    <w:rsid w:val="00655522"/>
    <w:rsid w:val="0071374C"/>
    <w:rsid w:val="008462A3"/>
    <w:rsid w:val="0089224C"/>
    <w:rsid w:val="00927F75"/>
    <w:rsid w:val="00965C0A"/>
    <w:rsid w:val="009C62E0"/>
    <w:rsid w:val="009F6D05"/>
    <w:rsid w:val="009F6E62"/>
    <w:rsid w:val="00A55198"/>
    <w:rsid w:val="00BC55E0"/>
    <w:rsid w:val="00BD1073"/>
    <w:rsid w:val="00C76F90"/>
    <w:rsid w:val="00CA3479"/>
    <w:rsid w:val="00CC2A0D"/>
    <w:rsid w:val="00CD75A3"/>
    <w:rsid w:val="00E027CE"/>
    <w:rsid w:val="00E741E1"/>
    <w:rsid w:val="00F010E8"/>
    <w:rsid w:val="00F07D8A"/>
    <w:rsid w:val="00F30741"/>
    <w:rsid w:val="00FC5AED"/>
    <w:rsid w:val="00FE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65C0A"/>
    <w:rPr>
      <w:color w:val="808080"/>
    </w:rPr>
  </w:style>
  <w:style w:type="paragraph" w:customStyle="1" w:styleId="B96D358CE4E6455CA58AB4C2746C84FB">
    <w:name w:val="B96D358CE4E6455CA58AB4C2746C84FB"/>
    <w:rsid w:val="00965C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B627EF2E6F440BBE5FEAE8E5FFC64D">
    <w:name w:val="D0B627EF2E6F440BBE5FEAE8E5FFC64D"/>
    <w:rsid w:val="00965C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BCC4BCCDBAC40249BC22314EBAB3178">
    <w:name w:val="1BCC4BCCDBAC40249BC22314EBAB3178"/>
    <w:rsid w:val="00965C0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D3FCA008D64B49BA4ED860FAD10592">
    <w:name w:val="E2D3FCA008D64B49BA4ED860FAD10592"/>
    <w:rsid w:val="0041585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537818B318946CDA602162318F55636">
    <w:name w:val="9537818B318946CDA602162318F55636"/>
    <w:rsid w:val="0041585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B2D600C837E47DCA2F9236BDC4F5793">
    <w:name w:val="FB2D600C837E47DCA2F9236BDC4F5793"/>
    <w:rsid w:val="0041585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46AF0EA56384492A51EBF512E4904BA">
    <w:name w:val="D46AF0EA56384492A51EBF512E4904BA"/>
    <w:rsid w:val="0041585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FFA1BF3F5F4635A089414BA2524BBE">
    <w:name w:val="F7FFA1BF3F5F4635A089414BA2524BBE"/>
    <w:rsid w:val="0041585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3A4C03EDB4445C9BDE540D1C8F727B">
    <w:name w:val="EE3A4C03EDB4445C9BDE540D1C8F727B"/>
    <w:rsid w:val="0041585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8DCEA042F3F4F9A8FB49A48C21E1DB7">
    <w:name w:val="C8DCEA042F3F4F9A8FB49A48C21E1DB7"/>
    <w:rsid w:val="0041585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274DA64171464496853B1C80196EF4">
    <w:name w:val="02274DA64171464496853B1C80196EF4"/>
    <w:rsid w:val="0041585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D92C9EC6A44093AA086E8D6C44A5C3">
    <w:name w:val="65D92C9EC6A44093AA086E8D6C44A5C3"/>
    <w:rsid w:val="00CC2A0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BDF740945274FB98FACDB8CCECC09C6">
    <w:name w:val="3BDF740945274FB98FACDB8CCECC09C6"/>
    <w:rsid w:val="00CC2A0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A53CF8EB7B499D8FD3E1D77B601428">
    <w:name w:val="4BA53CF8EB7B499D8FD3E1D77B601428"/>
    <w:rsid w:val="00CC2A0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9CEE9E1E3E4A99A893DBB8E9930CC6">
    <w:name w:val="589CEE9E1E3E4A99A893DBB8E9930CC6"/>
    <w:rsid w:val="00CC2A0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F8D1533A574875A6B9A22DA798FBE1">
    <w:name w:val="67F8D1533A574875A6B9A22DA798FBE1"/>
    <w:rsid w:val="00CC2A0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03DC059807F4993B4C49BCD5A8625" ma:contentTypeVersion="3" ma:contentTypeDescription="Ein neues Dokument erstellen." ma:contentTypeScope="" ma:versionID="84a1fa58f4c3fe46d52a7ed3235fb875">
  <xsd:schema xmlns:xsd="http://www.w3.org/2001/XMLSchema" xmlns:xs="http://www.w3.org/2001/XMLSchema" xmlns:p="http://schemas.microsoft.com/office/2006/metadata/properties" xmlns:ns2="d1488dbd-c5d5-4c19-ab86-2768b6abb023" targetNamespace="http://schemas.microsoft.com/office/2006/metadata/properties" ma:root="true" ma:fieldsID="1b097ada0be67ca98b785559d7076123" ns2:_="">
    <xsd:import namespace="d1488dbd-c5d5-4c19-ab86-2768b6abb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dbd-c5d5-4c19-ab86-2768b6ab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312E550-425B-424B-AAA0-3F028456B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88dbd-c5d5-4c19-ab86-2768b6abb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D3F4EC-5789-4707-B6D2-CCB24BA0A2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8FB12-23DA-4D4E-8EFE-D77FDA9935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6</Pages>
  <Words>1363</Words>
  <Characters>10270</Characters>
  <Application>Microsoft Office Word</Application>
  <DocSecurity>8</DocSecurity>
  <Lines>85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Müller, Thorsten [HE] SRG-SAV, 32119</cp:lastModifiedBy>
  <cp:revision>14</cp:revision>
  <cp:lastPrinted>2012-08-29T14:23:00Z</cp:lastPrinted>
  <dcterms:created xsi:type="dcterms:W3CDTF">2026-06-22T16:01:00Z</dcterms:created>
  <dcterms:modified xsi:type="dcterms:W3CDTF">2026-07-09T08:43:00Z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0x010100E7403DC059807F4993B4C49BCD5A8625</vt:lpwstr>
  </property>
</Properties>
</file>